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77BE1842"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764C94" w:rsidRPr="00764C94">
              <w:rPr>
                <w:sz w:val="64"/>
              </w:rPr>
              <w:t>38.717-04-01</w:t>
            </w:r>
            <w:r w:rsidRPr="008A2344">
              <w:rPr>
                <w:sz w:val="64"/>
              </w:rPr>
              <w:t xml:space="preserve"> </w:t>
            </w:r>
            <w:r w:rsidRPr="008A2344">
              <w:t>V</w:t>
            </w:r>
            <w:bookmarkStart w:id="2" w:name="specVersion"/>
            <w:r w:rsidR="008A2344" w:rsidRPr="008A2344">
              <w:t>0</w:t>
            </w:r>
            <w:r w:rsidRPr="008A2344">
              <w:t>.</w:t>
            </w:r>
            <w:r w:rsidR="002312D6">
              <w:t>3</w:t>
            </w:r>
            <w:r w:rsidRPr="008A2344">
              <w:t>.</w:t>
            </w:r>
            <w:bookmarkEnd w:id="2"/>
            <w:r w:rsidR="00EE0ED8">
              <w:t>0</w:t>
            </w:r>
            <w:r w:rsidR="00EE0ED8" w:rsidRPr="008A2344">
              <w:t xml:space="preserve"> </w:t>
            </w:r>
            <w:r w:rsidRPr="008A2344">
              <w:rPr>
                <w:sz w:val="32"/>
              </w:rPr>
              <w:t>(</w:t>
            </w:r>
            <w:bookmarkStart w:id="3" w:name="issueDate"/>
            <w:r w:rsidR="002312D6" w:rsidRPr="008A2344">
              <w:rPr>
                <w:sz w:val="32"/>
              </w:rPr>
              <w:t>202</w:t>
            </w:r>
            <w:r w:rsidR="002312D6">
              <w:rPr>
                <w:sz w:val="32"/>
              </w:rPr>
              <w:t>1</w:t>
            </w:r>
            <w:r w:rsidRPr="008A2344">
              <w:rPr>
                <w:sz w:val="32"/>
              </w:rPr>
              <w:t>-</w:t>
            </w:r>
            <w:bookmarkEnd w:id="3"/>
            <w:r w:rsidR="002312D6">
              <w:rPr>
                <w:sz w:val="32"/>
              </w:rPr>
              <w:t>02</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4" w:name="spectype2"/>
            <w:r w:rsidR="00D57972" w:rsidRPr="008A2344">
              <w:t>Report</w:t>
            </w:r>
            <w:bookmarkEnd w:id="4"/>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A511D39" w14:textId="77777777" w:rsidR="00764C94" w:rsidRPr="00621714" w:rsidRDefault="00764C94" w:rsidP="00764C94">
            <w:pPr>
              <w:pStyle w:val="ZT"/>
              <w:framePr w:wrap="auto" w:hAnchor="text" w:yAlign="inline"/>
            </w:pPr>
            <w:r w:rsidRPr="00621714">
              <w:t>3rd Generation Partnership Project;</w:t>
            </w:r>
          </w:p>
          <w:p w14:paraId="34DAC1DD" w14:textId="77777777" w:rsidR="00764C94" w:rsidRPr="00621714" w:rsidRDefault="00764C94" w:rsidP="00764C94">
            <w:pPr>
              <w:pStyle w:val="ZT"/>
              <w:framePr w:wrap="auto" w:hAnchor="text" w:yAlign="inline"/>
            </w:pPr>
            <w:r w:rsidRPr="00621714">
              <w:t>Technical Specification Group Radio Access Network;</w:t>
            </w:r>
          </w:p>
          <w:p w14:paraId="4C32458A" w14:textId="3A34EC3F" w:rsidR="00764C94" w:rsidRPr="00621714" w:rsidRDefault="00050424" w:rsidP="00764C94">
            <w:pPr>
              <w:pStyle w:val="ZT"/>
              <w:framePr w:wrap="auto" w:hAnchor="text" w:yAlign="inline"/>
            </w:pPr>
            <w:r w:rsidRPr="00050424">
              <w:t>NR inter-band Carrier Aggregation for 4 bands DL with 1 band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050424">
              <w:t>Release</w:t>
            </w:r>
            <w:r w:rsidR="004F0988" w:rsidRPr="008A2344">
              <w:rPr>
                <w:rStyle w:val="ZGSM"/>
              </w:rPr>
              <w:t xml:space="preserve"> </w:t>
            </w:r>
            <w:bookmarkStart w:id="5" w:name="specRelease"/>
            <w:r w:rsidR="004F0988" w:rsidRPr="008A2344">
              <w:rPr>
                <w:rStyle w:val="ZGSM"/>
              </w:rPr>
              <w:t>17</w:t>
            </w:r>
            <w:bookmarkEnd w:id="5"/>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6"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6"/>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8"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1" w:name="copyrightDate"/>
            <w:r w:rsidRPr="008A2344">
              <w:rPr>
                <w:noProof/>
                <w:sz w:val="18"/>
              </w:rPr>
              <w:t>20</w:t>
            </w:r>
            <w:r w:rsidR="008A2344" w:rsidRPr="008A2344">
              <w:rPr>
                <w:noProof/>
                <w:sz w:val="18"/>
              </w:rPr>
              <w:t>20</w:t>
            </w:r>
            <w:bookmarkEnd w:id="11"/>
            <w:r w:rsidRPr="00133525">
              <w:rPr>
                <w:noProof/>
                <w:sz w:val="18"/>
              </w:rPr>
              <w:t>, 3GPP Organizational Partners (ARIB, ATIS, CCSA, ETSI, TSDSI, TTA, TTC).</w:t>
            </w:r>
            <w:bookmarkStart w:id="12" w:name="copyrightaddon"/>
            <w:bookmarkEnd w:id="12"/>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21002EA" w14:textId="77777777" w:rsidR="00E16509" w:rsidRDefault="00E16509" w:rsidP="00133525"/>
        </w:tc>
      </w:tr>
      <w:bookmarkEnd w:id="8"/>
    </w:tbl>
    <w:p w14:paraId="05635414" w14:textId="77777777" w:rsidR="00166B56" w:rsidRPr="004D3578" w:rsidRDefault="00080512" w:rsidP="00166B56">
      <w:pPr>
        <w:pStyle w:val="TT"/>
      </w:pPr>
      <w:r w:rsidRPr="004D3578">
        <w:br w:type="page"/>
      </w:r>
      <w:bookmarkStart w:id="13" w:name="tableOfContents"/>
      <w:bookmarkEnd w:id="13"/>
      <w:r w:rsidR="00166B56" w:rsidRPr="004D3578">
        <w:t>Contents</w:t>
      </w:r>
    </w:p>
    <w:p w14:paraId="1D972B31" w14:textId="6E9E5716" w:rsidR="005229A5"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5229A5">
        <w:t>Foreword</w:t>
      </w:r>
      <w:r w:rsidR="005229A5">
        <w:tab/>
      </w:r>
      <w:r w:rsidR="005229A5">
        <w:fldChar w:fldCharType="begin"/>
      </w:r>
      <w:r w:rsidR="005229A5">
        <w:instrText xml:space="preserve"> PAGEREF _Toc56085200 \h </w:instrText>
      </w:r>
      <w:r w:rsidR="005229A5">
        <w:fldChar w:fldCharType="separate"/>
      </w:r>
      <w:r w:rsidR="005229A5">
        <w:t>6</w:t>
      </w:r>
      <w:r w:rsidR="005229A5">
        <w:fldChar w:fldCharType="end"/>
      </w:r>
    </w:p>
    <w:p w14:paraId="4B60BDC2" w14:textId="7F9611D9" w:rsidR="005229A5" w:rsidRDefault="005229A5">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_Toc56085201 \h </w:instrText>
      </w:r>
      <w:r>
        <w:fldChar w:fldCharType="separate"/>
      </w:r>
      <w:r>
        <w:t>8</w:t>
      </w:r>
      <w:r>
        <w:fldChar w:fldCharType="end"/>
      </w:r>
    </w:p>
    <w:p w14:paraId="595C95D7" w14:textId="58840F25" w:rsidR="005229A5" w:rsidRDefault="005229A5">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_Toc56085202 \h </w:instrText>
      </w:r>
      <w:r>
        <w:fldChar w:fldCharType="separate"/>
      </w:r>
      <w:r>
        <w:t>8</w:t>
      </w:r>
      <w:r>
        <w:fldChar w:fldCharType="end"/>
      </w:r>
    </w:p>
    <w:p w14:paraId="4FED3531" w14:textId="423A00B2" w:rsidR="005229A5" w:rsidRDefault="005229A5">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_Toc56085203 \h </w:instrText>
      </w:r>
      <w:r>
        <w:fldChar w:fldCharType="separate"/>
      </w:r>
      <w:r>
        <w:t>8</w:t>
      </w:r>
      <w:r>
        <w:fldChar w:fldCharType="end"/>
      </w:r>
    </w:p>
    <w:p w14:paraId="5A1E7BB4" w14:textId="35112084" w:rsidR="005229A5" w:rsidRDefault="005229A5">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_Toc56085204 \h </w:instrText>
      </w:r>
      <w:r>
        <w:fldChar w:fldCharType="separate"/>
      </w:r>
      <w:r>
        <w:t>8</w:t>
      </w:r>
      <w:r>
        <w:fldChar w:fldCharType="end"/>
      </w:r>
    </w:p>
    <w:p w14:paraId="5E7C9F9A" w14:textId="707F6829" w:rsidR="005229A5" w:rsidRDefault="005229A5">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_Toc56085205 \h </w:instrText>
      </w:r>
      <w:r>
        <w:fldChar w:fldCharType="separate"/>
      </w:r>
      <w:r>
        <w:t>8</w:t>
      </w:r>
      <w:r>
        <w:fldChar w:fldCharType="end"/>
      </w:r>
    </w:p>
    <w:p w14:paraId="6E03B068" w14:textId="4EA821A0" w:rsidR="005229A5" w:rsidRDefault="005229A5">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_Toc56085206 \h </w:instrText>
      </w:r>
      <w:r>
        <w:fldChar w:fldCharType="separate"/>
      </w:r>
      <w:r>
        <w:t>8</w:t>
      </w:r>
      <w:r>
        <w:fldChar w:fldCharType="end"/>
      </w:r>
    </w:p>
    <w:p w14:paraId="1E938157" w14:textId="3CD89109" w:rsidR="005229A5" w:rsidRDefault="005229A5">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_Toc56085207 \h </w:instrText>
      </w:r>
      <w:r>
        <w:fldChar w:fldCharType="separate"/>
      </w:r>
      <w:r>
        <w:t>8</w:t>
      </w:r>
      <w:r>
        <w:fldChar w:fldCharType="end"/>
      </w:r>
    </w:p>
    <w:p w14:paraId="1BD5AE50" w14:textId="6B66DFC9" w:rsidR="005229A5" w:rsidRDefault="005229A5">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_Toc56085208 \h </w:instrText>
      </w:r>
      <w:r>
        <w:fldChar w:fldCharType="separate"/>
      </w:r>
      <w:r>
        <w:t>8</w:t>
      </w:r>
      <w:r>
        <w:fldChar w:fldCharType="end"/>
      </w:r>
    </w:p>
    <w:p w14:paraId="6F8D0661" w14:textId="70F46841" w:rsidR="005229A5" w:rsidRDefault="005229A5">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rPr>
          <w:lang w:eastAsia="zh-CN"/>
        </w:rPr>
        <w:t xml:space="preserve">4 </w:t>
      </w:r>
      <w:r>
        <w:t>Band Carrier Aggregation with Single UL: Specific Band Combination Par</w:t>
      </w:r>
      <w:r>
        <w:tab/>
      </w:r>
      <w:r>
        <w:fldChar w:fldCharType="begin"/>
      </w:r>
      <w:r>
        <w:instrText xml:space="preserve"> PAGEREF _Toc56085209 \h </w:instrText>
      </w:r>
      <w:r>
        <w:fldChar w:fldCharType="separate"/>
      </w:r>
      <w:r>
        <w:t>9</w:t>
      </w:r>
      <w:r>
        <w:fldChar w:fldCharType="end"/>
      </w:r>
    </w:p>
    <w:p w14:paraId="103AB6D8" w14:textId="29F18C13" w:rsidR="005229A5" w:rsidRDefault="005229A5">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rsidRPr="0007150F">
        <w:rPr>
          <w:rFonts w:cs="Arial"/>
        </w:rPr>
        <w:t>CA_n3-n28-n41</w:t>
      </w:r>
      <w:r w:rsidRPr="0007150F">
        <w:rPr>
          <w:rFonts w:cs="Arial"/>
          <w:lang w:eastAsia="zh-CN"/>
        </w:rPr>
        <w:t>-n78</w:t>
      </w:r>
      <w:r>
        <w:tab/>
      </w:r>
      <w:r>
        <w:fldChar w:fldCharType="begin"/>
      </w:r>
      <w:r>
        <w:instrText xml:space="preserve"> PAGEREF _Toc56085210 \h </w:instrText>
      </w:r>
      <w:r>
        <w:fldChar w:fldCharType="separate"/>
      </w:r>
      <w:r>
        <w:t>9</w:t>
      </w:r>
      <w:r>
        <w:fldChar w:fldCharType="end"/>
      </w:r>
    </w:p>
    <w:p w14:paraId="37853CD5" w14:textId="428B46A2" w:rsidR="005229A5" w:rsidRDefault="005229A5">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_Toc56085211 \h </w:instrText>
      </w:r>
      <w:r>
        <w:fldChar w:fldCharType="separate"/>
      </w:r>
      <w:r>
        <w:t>9</w:t>
      </w:r>
      <w:r>
        <w:fldChar w:fldCharType="end"/>
      </w:r>
    </w:p>
    <w:p w14:paraId="0D7B9258" w14:textId="4D60DC9E" w:rsidR="005229A5" w:rsidRDefault="005229A5">
      <w:pPr>
        <w:pStyle w:val="TOC3"/>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_Toc56085212 \h </w:instrText>
      </w:r>
      <w:r>
        <w:fldChar w:fldCharType="separate"/>
      </w:r>
      <w:r>
        <w:t>9</w:t>
      </w:r>
      <w:r>
        <w:fldChar w:fldCharType="end"/>
      </w:r>
    </w:p>
    <w:p w14:paraId="58AA0113" w14:textId="15F6AB82" w:rsidR="005229A5" w:rsidRDefault="005229A5">
      <w:pPr>
        <w:pStyle w:val="TOC3"/>
        <w:rPr>
          <w:rFonts w:asciiTheme="minorHAnsi" w:eastAsiaTheme="minorEastAsia" w:hAnsiTheme="minorHAnsi" w:cstheme="minorBidi"/>
          <w:sz w:val="22"/>
          <w:szCs w:val="22"/>
          <w:lang w:val="en-US"/>
        </w:rPr>
      </w:pPr>
      <w:r>
        <w:t>5.1.3</w:t>
      </w:r>
      <w:r>
        <w:rPr>
          <w:rFonts w:asciiTheme="minorHAnsi" w:eastAsiaTheme="minorEastAsia" w:hAnsiTheme="minorHAnsi" w:cstheme="minorBidi"/>
          <w:sz w:val="22"/>
          <w:szCs w:val="22"/>
          <w:lang w:val="en-US"/>
        </w:rPr>
        <w:tab/>
      </w:r>
      <w:r>
        <w:t>∆T</w:t>
      </w:r>
      <w:r w:rsidRPr="0007150F">
        <w:rPr>
          <w:vertAlign w:val="subscript"/>
        </w:rPr>
        <w:t>IB,c</w:t>
      </w:r>
      <w:r>
        <w:t xml:space="preserve"> and ∆R</w:t>
      </w:r>
      <w:r w:rsidRPr="0007150F">
        <w:rPr>
          <w:vertAlign w:val="subscript"/>
        </w:rPr>
        <w:t>IB,c</w:t>
      </w:r>
      <w:r>
        <w:t xml:space="preserve"> values</w:t>
      </w:r>
      <w:r>
        <w:tab/>
      </w:r>
      <w:r>
        <w:fldChar w:fldCharType="begin"/>
      </w:r>
      <w:r>
        <w:instrText xml:space="preserve"> PAGEREF _Toc56085213 \h </w:instrText>
      </w:r>
      <w:r>
        <w:fldChar w:fldCharType="separate"/>
      </w:r>
      <w:r>
        <w:t>9</w:t>
      </w:r>
      <w:r>
        <w:fldChar w:fldCharType="end"/>
      </w:r>
    </w:p>
    <w:p w14:paraId="0CF81E35" w14:textId="684E5BD7" w:rsidR="005229A5" w:rsidRDefault="005229A5">
      <w:pPr>
        <w:pStyle w:val="TOC3"/>
        <w:rPr>
          <w:rFonts w:asciiTheme="minorHAnsi" w:eastAsiaTheme="minorEastAsia" w:hAnsiTheme="minorHAnsi" w:cstheme="minorBidi"/>
          <w:sz w:val="22"/>
          <w:szCs w:val="22"/>
          <w:lang w:val="en-US"/>
        </w:rPr>
      </w:pPr>
      <w:r>
        <w:t>5.1.4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_Toc56085214 \h </w:instrText>
      </w:r>
      <w:r>
        <w:fldChar w:fldCharType="separate"/>
      </w:r>
      <w:r>
        <w:t>10</w:t>
      </w:r>
      <w:r>
        <w:fldChar w:fldCharType="end"/>
      </w:r>
    </w:p>
    <w:p w14:paraId="25AB84BD" w14:textId="45A02AF7" w:rsidR="005229A5" w:rsidRDefault="005229A5">
      <w:pPr>
        <w:pStyle w:val="TOC2"/>
        <w:rPr>
          <w:rFonts w:asciiTheme="minorHAnsi" w:eastAsiaTheme="minorEastAsia" w:hAnsiTheme="minorHAnsi" w:cstheme="minorBidi"/>
          <w:sz w:val="22"/>
          <w:szCs w:val="22"/>
          <w:lang w:val="en-US"/>
        </w:rPr>
      </w:pPr>
      <w:r w:rsidRPr="0007150F">
        <w:rPr>
          <w:color w:val="000000"/>
        </w:rPr>
        <w:t>5.2</w:t>
      </w:r>
      <w:r>
        <w:rPr>
          <w:rFonts w:asciiTheme="minorHAnsi" w:eastAsiaTheme="minorEastAsia" w:hAnsiTheme="minorHAnsi" w:cstheme="minorBidi"/>
          <w:sz w:val="22"/>
          <w:szCs w:val="22"/>
          <w:lang w:val="en-US"/>
        </w:rPr>
        <w:tab/>
      </w:r>
      <w:r w:rsidRPr="0007150F">
        <w:rPr>
          <w:color w:val="000000"/>
          <w:lang w:val="en-US" w:eastAsia="zh-CN"/>
        </w:rPr>
        <w:t>CA_n25-n41-n66-n71</w:t>
      </w:r>
      <w:r>
        <w:tab/>
      </w:r>
      <w:r>
        <w:fldChar w:fldCharType="begin"/>
      </w:r>
      <w:r>
        <w:instrText xml:space="preserve"> PAGEREF _Toc56085215 \h </w:instrText>
      </w:r>
      <w:r>
        <w:fldChar w:fldCharType="separate"/>
      </w:r>
      <w:r>
        <w:t>10</w:t>
      </w:r>
      <w:r>
        <w:fldChar w:fldCharType="end"/>
      </w:r>
    </w:p>
    <w:p w14:paraId="401003F4" w14:textId="37E0A9D9" w:rsidR="005229A5" w:rsidRDefault="005229A5">
      <w:pPr>
        <w:pStyle w:val="TOC3"/>
        <w:rPr>
          <w:rFonts w:asciiTheme="minorHAnsi" w:eastAsiaTheme="minorEastAsia" w:hAnsiTheme="minorHAnsi" w:cstheme="minorBidi"/>
          <w:sz w:val="22"/>
          <w:szCs w:val="22"/>
          <w:lang w:val="en-US"/>
        </w:rPr>
      </w:pPr>
      <w:r w:rsidRPr="0007150F">
        <w:rPr>
          <w:color w:val="000000"/>
          <w:lang w:val="en-US" w:eastAsia="zh-CN"/>
        </w:rPr>
        <w:t>5.2.1</w:t>
      </w:r>
      <w:r>
        <w:rPr>
          <w:rFonts w:asciiTheme="minorHAnsi" w:eastAsiaTheme="minorEastAsia" w:hAnsiTheme="minorHAnsi" w:cstheme="minorBidi"/>
          <w:sz w:val="22"/>
          <w:szCs w:val="22"/>
          <w:lang w:val="en-US"/>
        </w:rPr>
        <w:tab/>
      </w:r>
      <w:r w:rsidRPr="0007150F">
        <w:rPr>
          <w:color w:val="000000"/>
          <w:lang w:val="en-US" w:eastAsia="zh-CN"/>
        </w:rPr>
        <w:t>Channel bandwidths per operating bands for CA</w:t>
      </w:r>
      <w:r>
        <w:tab/>
      </w:r>
      <w:r>
        <w:fldChar w:fldCharType="begin"/>
      </w:r>
      <w:r>
        <w:instrText xml:space="preserve"> PAGEREF _Toc56085216 \h </w:instrText>
      </w:r>
      <w:r>
        <w:fldChar w:fldCharType="separate"/>
      </w:r>
      <w:r>
        <w:t>10</w:t>
      </w:r>
      <w:r>
        <w:fldChar w:fldCharType="end"/>
      </w:r>
    </w:p>
    <w:p w14:paraId="41747172" w14:textId="14818496" w:rsidR="005229A5" w:rsidRDefault="005229A5">
      <w:pPr>
        <w:pStyle w:val="TOC3"/>
        <w:rPr>
          <w:rFonts w:asciiTheme="minorHAnsi" w:eastAsiaTheme="minorEastAsia" w:hAnsiTheme="minorHAnsi" w:cstheme="minorBidi"/>
          <w:sz w:val="22"/>
          <w:szCs w:val="22"/>
          <w:lang w:val="en-US"/>
        </w:rPr>
      </w:pPr>
      <w:r w:rsidRPr="0007150F">
        <w:rPr>
          <w:color w:val="000000"/>
          <w:lang w:val="en-US" w:eastAsia="zh-CN"/>
        </w:rPr>
        <w:t>5.2.2</w:t>
      </w:r>
      <w:r>
        <w:rPr>
          <w:rFonts w:asciiTheme="minorHAnsi" w:eastAsiaTheme="minorEastAsia" w:hAnsiTheme="minorHAnsi" w:cstheme="minorBidi"/>
          <w:sz w:val="22"/>
          <w:szCs w:val="22"/>
          <w:lang w:val="en-US"/>
        </w:rPr>
        <w:tab/>
      </w:r>
      <w:r w:rsidRPr="0007150F">
        <w:rPr>
          <w:color w:val="000000"/>
          <w:lang w:val="en-US" w:eastAsia="zh-CN"/>
        </w:rPr>
        <w:t>∆T</w:t>
      </w:r>
      <w:r w:rsidRPr="0007150F">
        <w:rPr>
          <w:color w:val="000000"/>
          <w:vertAlign w:val="subscript"/>
          <w:lang w:val="en-US" w:eastAsia="zh-CN"/>
        </w:rPr>
        <w:t>IB,c</w:t>
      </w:r>
      <w:r w:rsidRPr="0007150F">
        <w:rPr>
          <w:color w:val="000000"/>
          <w:lang w:val="en-US" w:eastAsia="zh-CN"/>
        </w:rPr>
        <w:t xml:space="preserve"> and ∆R</w:t>
      </w:r>
      <w:r w:rsidRPr="0007150F">
        <w:rPr>
          <w:color w:val="000000"/>
          <w:vertAlign w:val="subscript"/>
          <w:lang w:val="en-US" w:eastAsia="zh-CN"/>
        </w:rPr>
        <w:t>IB,c</w:t>
      </w:r>
      <w:r w:rsidRPr="0007150F">
        <w:rPr>
          <w:color w:val="000000"/>
          <w:lang w:val="en-US" w:eastAsia="zh-CN"/>
        </w:rPr>
        <w:t xml:space="preserve"> values</w:t>
      </w:r>
      <w:r>
        <w:tab/>
      </w:r>
      <w:r>
        <w:fldChar w:fldCharType="begin"/>
      </w:r>
      <w:r>
        <w:instrText xml:space="preserve"> PAGEREF _Toc56085217 \h </w:instrText>
      </w:r>
      <w:r>
        <w:fldChar w:fldCharType="separate"/>
      </w:r>
      <w:r>
        <w:t>10</w:t>
      </w:r>
      <w:r>
        <w:fldChar w:fldCharType="end"/>
      </w:r>
    </w:p>
    <w:p w14:paraId="2B30F908" w14:textId="1AFB4BE9" w:rsidR="005229A5" w:rsidRDefault="005229A5">
      <w:pPr>
        <w:pStyle w:val="TOC3"/>
        <w:rPr>
          <w:rFonts w:asciiTheme="minorHAnsi" w:eastAsiaTheme="minorEastAsia" w:hAnsiTheme="minorHAnsi" w:cstheme="minorBidi"/>
          <w:sz w:val="22"/>
          <w:szCs w:val="22"/>
          <w:lang w:val="en-US"/>
        </w:rPr>
      </w:pPr>
      <w:r w:rsidRPr="0007150F">
        <w:rPr>
          <w:color w:val="000000"/>
          <w:lang w:val="en-US" w:eastAsia="zh-CN"/>
        </w:rPr>
        <w:t>5.2.3</w:t>
      </w:r>
      <w:r>
        <w:rPr>
          <w:rFonts w:asciiTheme="minorHAnsi" w:eastAsiaTheme="minorEastAsia" w:hAnsiTheme="minorHAnsi" w:cstheme="minorBidi"/>
          <w:sz w:val="22"/>
          <w:szCs w:val="22"/>
          <w:lang w:val="en-US"/>
        </w:rPr>
        <w:tab/>
      </w:r>
      <w:r w:rsidRPr="0007150F">
        <w:rPr>
          <w:color w:val="000000"/>
          <w:lang w:val="en-US" w:eastAsia="zh-CN"/>
        </w:rPr>
        <w:t>REFSENS requirements</w:t>
      </w:r>
      <w:r>
        <w:tab/>
      </w:r>
      <w:r>
        <w:fldChar w:fldCharType="begin"/>
      </w:r>
      <w:r>
        <w:instrText xml:space="preserve"> PAGEREF _Toc56085218 \h </w:instrText>
      </w:r>
      <w:r>
        <w:fldChar w:fldCharType="separate"/>
      </w:r>
      <w:r>
        <w:t>11</w:t>
      </w:r>
      <w:r>
        <w:fldChar w:fldCharType="end"/>
      </w:r>
    </w:p>
    <w:p w14:paraId="10CE80D9" w14:textId="277BD8BF" w:rsidR="005229A5" w:rsidRDefault="005229A5">
      <w:pPr>
        <w:pStyle w:val="TOC2"/>
        <w:rPr>
          <w:rFonts w:asciiTheme="minorHAnsi" w:eastAsiaTheme="minorEastAsia" w:hAnsiTheme="minorHAnsi" w:cstheme="minorBidi"/>
          <w:sz w:val="22"/>
          <w:szCs w:val="22"/>
          <w:lang w:val="en-US"/>
        </w:rPr>
      </w:pPr>
      <w:r w:rsidRPr="0007150F">
        <w:rPr>
          <w:rFonts w:eastAsia="SimSun" w:cs="Arial"/>
        </w:rPr>
        <w:t>5.3</w:t>
      </w:r>
      <w:r>
        <w:rPr>
          <w:rFonts w:asciiTheme="minorHAnsi" w:eastAsiaTheme="minorEastAsia" w:hAnsiTheme="minorHAnsi" w:cstheme="minorBidi"/>
          <w:sz w:val="22"/>
          <w:szCs w:val="22"/>
          <w:lang w:val="en-US"/>
        </w:rPr>
        <w:tab/>
      </w:r>
      <w:r w:rsidRPr="0007150F">
        <w:rPr>
          <w:rFonts w:eastAsia="SimSun" w:cs="Arial"/>
        </w:rPr>
        <w:t>CA_n3-n28-n41</w:t>
      </w:r>
      <w:r w:rsidRPr="0007150F">
        <w:rPr>
          <w:rFonts w:eastAsia="SimSun" w:cs="Arial"/>
          <w:lang w:eastAsia="zh-CN"/>
        </w:rPr>
        <w:t>-n77</w:t>
      </w:r>
      <w:r>
        <w:tab/>
      </w:r>
      <w:r>
        <w:fldChar w:fldCharType="begin"/>
      </w:r>
      <w:r>
        <w:instrText xml:space="preserve"> PAGEREF _Toc56085219 \h </w:instrText>
      </w:r>
      <w:r>
        <w:fldChar w:fldCharType="separate"/>
      </w:r>
      <w:r>
        <w:t>11</w:t>
      </w:r>
      <w:r>
        <w:fldChar w:fldCharType="end"/>
      </w:r>
    </w:p>
    <w:p w14:paraId="5D31CF9C" w14:textId="50E181F1" w:rsidR="005229A5" w:rsidRDefault="005229A5">
      <w:pPr>
        <w:pStyle w:val="TOC3"/>
        <w:rPr>
          <w:rFonts w:asciiTheme="minorHAnsi" w:eastAsiaTheme="minorEastAsia" w:hAnsiTheme="minorHAnsi" w:cstheme="minorBidi"/>
          <w:sz w:val="22"/>
          <w:szCs w:val="22"/>
          <w:lang w:val="en-US"/>
        </w:rPr>
      </w:pPr>
      <w:r w:rsidRPr="0007150F">
        <w:rPr>
          <w:rFonts w:eastAsia="SimSun"/>
        </w:rPr>
        <w:t>5.3.1</w:t>
      </w:r>
      <w:r>
        <w:rPr>
          <w:rFonts w:asciiTheme="minorHAnsi" w:eastAsiaTheme="minorEastAsia" w:hAnsiTheme="minorHAnsi" w:cstheme="minorBidi"/>
          <w:sz w:val="22"/>
          <w:szCs w:val="22"/>
          <w:lang w:val="en-US"/>
        </w:rPr>
        <w:tab/>
      </w:r>
      <w:r w:rsidRPr="0007150F">
        <w:rPr>
          <w:rFonts w:eastAsia="SimSun"/>
        </w:rPr>
        <w:t>Operating bands for CA</w:t>
      </w:r>
      <w:r>
        <w:tab/>
      </w:r>
      <w:r>
        <w:fldChar w:fldCharType="begin"/>
      </w:r>
      <w:r>
        <w:instrText xml:space="preserve"> PAGEREF _Toc56085220 \h </w:instrText>
      </w:r>
      <w:r>
        <w:fldChar w:fldCharType="separate"/>
      </w:r>
      <w:r>
        <w:t>11</w:t>
      </w:r>
      <w:r>
        <w:fldChar w:fldCharType="end"/>
      </w:r>
    </w:p>
    <w:p w14:paraId="5AF67826" w14:textId="3AA37D13" w:rsidR="005229A5" w:rsidRDefault="005229A5">
      <w:pPr>
        <w:pStyle w:val="TOC3"/>
        <w:rPr>
          <w:rFonts w:asciiTheme="minorHAnsi" w:eastAsiaTheme="minorEastAsia" w:hAnsiTheme="minorHAnsi" w:cstheme="minorBidi"/>
          <w:sz w:val="22"/>
          <w:szCs w:val="22"/>
          <w:lang w:val="en-US"/>
        </w:rPr>
      </w:pPr>
      <w:r w:rsidRPr="0007150F">
        <w:rPr>
          <w:rFonts w:eastAsia="SimSun"/>
        </w:rPr>
        <w:t>5.3.</w:t>
      </w:r>
      <w:r w:rsidRPr="0007150F">
        <w:rPr>
          <w:rFonts w:eastAsia="SimSun"/>
          <w:lang w:eastAsia="zh-CN"/>
        </w:rPr>
        <w:t>2</w:t>
      </w:r>
      <w:r>
        <w:rPr>
          <w:rFonts w:asciiTheme="minorHAnsi" w:eastAsiaTheme="minorEastAsia" w:hAnsiTheme="minorHAnsi" w:cstheme="minorBidi"/>
          <w:sz w:val="22"/>
          <w:szCs w:val="22"/>
          <w:lang w:val="en-US"/>
        </w:rPr>
        <w:tab/>
      </w:r>
      <w:r w:rsidRPr="0007150F">
        <w:rPr>
          <w:rFonts w:eastAsia="SimSun"/>
        </w:rPr>
        <w:t>Channel bandwidths per operating band for CA</w:t>
      </w:r>
      <w:r>
        <w:tab/>
      </w:r>
      <w:r>
        <w:fldChar w:fldCharType="begin"/>
      </w:r>
      <w:r>
        <w:instrText xml:space="preserve"> PAGEREF _Toc56085221 \h </w:instrText>
      </w:r>
      <w:r>
        <w:fldChar w:fldCharType="separate"/>
      </w:r>
      <w:r>
        <w:t>11</w:t>
      </w:r>
      <w:r>
        <w:fldChar w:fldCharType="end"/>
      </w:r>
    </w:p>
    <w:p w14:paraId="3C6C39E6" w14:textId="49901FC3" w:rsidR="005229A5" w:rsidRDefault="005229A5">
      <w:pPr>
        <w:pStyle w:val="TOC3"/>
        <w:rPr>
          <w:rFonts w:asciiTheme="minorHAnsi" w:eastAsiaTheme="minorEastAsia" w:hAnsiTheme="minorHAnsi" w:cstheme="minorBidi"/>
          <w:sz w:val="22"/>
          <w:szCs w:val="22"/>
          <w:lang w:val="en-US"/>
        </w:rPr>
      </w:pPr>
      <w:r w:rsidRPr="0007150F">
        <w:rPr>
          <w:rFonts w:eastAsia="SimSun"/>
        </w:rPr>
        <w:t>5.3.</w:t>
      </w:r>
      <w:r w:rsidRPr="0007150F">
        <w:rPr>
          <w:rFonts w:eastAsia="SimSun"/>
          <w:lang w:eastAsia="zh-CN"/>
        </w:rPr>
        <w:t>3</w:t>
      </w:r>
      <w:r>
        <w:rPr>
          <w:rFonts w:asciiTheme="minorHAnsi" w:eastAsiaTheme="minorEastAsia" w:hAnsiTheme="minorHAnsi" w:cstheme="minorBidi"/>
          <w:sz w:val="22"/>
          <w:szCs w:val="22"/>
          <w:lang w:val="en-US"/>
        </w:rPr>
        <w:tab/>
      </w:r>
      <w:r w:rsidRPr="0007150F">
        <w:rPr>
          <w:rFonts w:eastAsia="SimSun"/>
        </w:rPr>
        <w:t>∆T</w:t>
      </w:r>
      <w:r w:rsidRPr="0007150F">
        <w:rPr>
          <w:rFonts w:eastAsia="SimSun"/>
          <w:vertAlign w:val="subscript"/>
        </w:rPr>
        <w:t>IB</w:t>
      </w:r>
      <w:r w:rsidRPr="0007150F">
        <w:rPr>
          <w:rFonts w:eastAsia="SimSun"/>
        </w:rPr>
        <w:t xml:space="preserve"> and ∆R</w:t>
      </w:r>
      <w:r w:rsidRPr="0007150F">
        <w:rPr>
          <w:rFonts w:eastAsia="SimSun"/>
          <w:vertAlign w:val="subscript"/>
        </w:rPr>
        <w:t>IB</w:t>
      </w:r>
      <w:r w:rsidRPr="0007150F">
        <w:rPr>
          <w:rFonts w:eastAsia="SimSun"/>
        </w:rPr>
        <w:t xml:space="preserve"> values</w:t>
      </w:r>
      <w:r>
        <w:tab/>
      </w:r>
      <w:r>
        <w:fldChar w:fldCharType="begin"/>
      </w:r>
      <w:r>
        <w:instrText xml:space="preserve"> PAGEREF _Toc56085222 \h </w:instrText>
      </w:r>
      <w:r>
        <w:fldChar w:fldCharType="separate"/>
      </w:r>
      <w:r>
        <w:t>12</w:t>
      </w:r>
      <w:r>
        <w:fldChar w:fldCharType="end"/>
      </w:r>
    </w:p>
    <w:p w14:paraId="1EF5FC35" w14:textId="438C1B0C" w:rsidR="005229A5" w:rsidRDefault="005229A5">
      <w:pPr>
        <w:pStyle w:val="TOC3"/>
        <w:rPr>
          <w:rFonts w:asciiTheme="minorHAnsi" w:eastAsiaTheme="minorEastAsia" w:hAnsiTheme="minorHAnsi" w:cstheme="minorBidi"/>
          <w:sz w:val="22"/>
          <w:szCs w:val="22"/>
          <w:lang w:val="en-US"/>
        </w:rPr>
      </w:pPr>
      <w:r w:rsidRPr="0007150F">
        <w:rPr>
          <w:rFonts w:eastAsia="SimSun"/>
        </w:rPr>
        <w:t>5.3.</w:t>
      </w:r>
      <w:r w:rsidRPr="0007150F">
        <w:rPr>
          <w:rFonts w:eastAsia="SimSun"/>
          <w:lang w:eastAsia="zh-CN"/>
        </w:rPr>
        <w:t>4</w:t>
      </w:r>
      <w:r>
        <w:rPr>
          <w:rFonts w:asciiTheme="minorHAnsi" w:eastAsiaTheme="minorEastAsia" w:hAnsiTheme="minorHAnsi" w:cstheme="minorBidi"/>
          <w:sz w:val="22"/>
          <w:szCs w:val="22"/>
          <w:lang w:val="en-US"/>
        </w:rPr>
        <w:tab/>
      </w:r>
      <w:r w:rsidRPr="0007150F">
        <w:rPr>
          <w:rFonts w:eastAsia="SimSun"/>
        </w:rPr>
        <w:t>REFSENS requirements</w:t>
      </w:r>
      <w:r>
        <w:tab/>
      </w:r>
      <w:r>
        <w:fldChar w:fldCharType="begin"/>
      </w:r>
      <w:r>
        <w:instrText xml:space="preserve"> PAGEREF _Toc56085223 \h </w:instrText>
      </w:r>
      <w:r>
        <w:fldChar w:fldCharType="separate"/>
      </w:r>
      <w:r>
        <w:t>12</w:t>
      </w:r>
      <w:r>
        <w:fldChar w:fldCharType="end"/>
      </w:r>
    </w:p>
    <w:p w14:paraId="5DD933F3" w14:textId="28D1A8C2" w:rsidR="005229A5" w:rsidRDefault="005229A5">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rsidRPr="0007150F">
        <w:rPr>
          <w:rFonts w:ascii="Calibri" w:hAnsi="Calibri"/>
          <w:lang w:eastAsia="zh-CN"/>
        </w:rPr>
        <w:t xml:space="preserve"> </w:t>
      </w:r>
      <w:r>
        <w:t>CA_</w:t>
      </w:r>
      <w:r>
        <w:rPr>
          <w:lang w:eastAsia="zh-CN"/>
        </w:rPr>
        <w:t>n1-n77-n79-n257</w:t>
      </w:r>
      <w:r>
        <w:tab/>
      </w:r>
      <w:r>
        <w:fldChar w:fldCharType="begin"/>
      </w:r>
      <w:r>
        <w:instrText xml:space="preserve"> PAGEREF _Toc56085224 \h </w:instrText>
      </w:r>
      <w:r>
        <w:fldChar w:fldCharType="separate"/>
      </w:r>
      <w:r>
        <w:t>12</w:t>
      </w:r>
      <w:r>
        <w:fldChar w:fldCharType="end"/>
      </w:r>
    </w:p>
    <w:p w14:paraId="70AAE20B" w14:textId="10366685" w:rsidR="005229A5" w:rsidRDefault="005229A5">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_Toc56085225 \h </w:instrText>
      </w:r>
      <w:r>
        <w:fldChar w:fldCharType="separate"/>
      </w:r>
      <w:r>
        <w:t>12</w:t>
      </w:r>
      <w:r>
        <w:fldChar w:fldCharType="end"/>
      </w:r>
    </w:p>
    <w:p w14:paraId="66AEA7FF" w14:textId="09663A72" w:rsidR="005229A5" w:rsidRDefault="005229A5">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_Toc56085226 \h </w:instrText>
      </w:r>
      <w:r>
        <w:fldChar w:fldCharType="separate"/>
      </w:r>
      <w:r>
        <w:t>13</w:t>
      </w:r>
      <w:r>
        <w:fldChar w:fldCharType="end"/>
      </w:r>
    </w:p>
    <w:p w14:paraId="556FBFF8" w14:textId="5F6E19C9" w:rsidR="005229A5" w:rsidRDefault="005229A5">
      <w:pPr>
        <w:pStyle w:val="TOC3"/>
        <w:rPr>
          <w:rFonts w:asciiTheme="minorHAnsi" w:eastAsiaTheme="minorEastAsia" w:hAnsiTheme="minorHAnsi" w:cstheme="minorBidi"/>
          <w:sz w:val="22"/>
          <w:szCs w:val="22"/>
          <w:lang w:val="en-US"/>
        </w:rPr>
      </w:pPr>
      <w:r>
        <w:t>5.4.</w:t>
      </w:r>
      <w:r w:rsidRPr="0007150F">
        <w:rPr>
          <w:rFonts w:eastAsia="Yu Mincho"/>
          <w:lang w:eastAsia="ja-JP"/>
        </w:rPr>
        <w:t>3</w:t>
      </w:r>
      <w:r>
        <w:rPr>
          <w:rFonts w:asciiTheme="minorHAnsi" w:eastAsiaTheme="minorEastAsia" w:hAnsiTheme="minorHAnsi" w:cstheme="minorBidi"/>
          <w:sz w:val="22"/>
          <w:szCs w:val="22"/>
          <w:lang w:val="en-US"/>
        </w:rPr>
        <w:tab/>
      </w:r>
      <w:r>
        <w:t>∆T</w:t>
      </w:r>
      <w:r w:rsidRPr="0007150F">
        <w:rPr>
          <w:vertAlign w:val="subscript"/>
        </w:rPr>
        <w:t>IB,c</w:t>
      </w:r>
      <w:r>
        <w:t xml:space="preserve"> and ∆R</w:t>
      </w:r>
      <w:r w:rsidRPr="0007150F">
        <w:rPr>
          <w:vertAlign w:val="subscript"/>
        </w:rPr>
        <w:t>IB,c</w:t>
      </w:r>
      <w:r>
        <w:t xml:space="preserve"> values</w:t>
      </w:r>
      <w:r>
        <w:tab/>
      </w:r>
      <w:r>
        <w:fldChar w:fldCharType="begin"/>
      </w:r>
      <w:r>
        <w:instrText xml:space="preserve"> PAGEREF _Toc56085227 \h </w:instrText>
      </w:r>
      <w:r>
        <w:fldChar w:fldCharType="separate"/>
      </w:r>
      <w:r>
        <w:t>15</w:t>
      </w:r>
      <w:r>
        <w:fldChar w:fldCharType="end"/>
      </w:r>
    </w:p>
    <w:p w14:paraId="3B24813C" w14:textId="6184394F" w:rsidR="005229A5" w:rsidRDefault="005229A5">
      <w:pPr>
        <w:pStyle w:val="TOC3"/>
        <w:rPr>
          <w:rFonts w:asciiTheme="minorHAnsi" w:eastAsiaTheme="minorEastAsia" w:hAnsiTheme="minorHAnsi" w:cstheme="minorBidi"/>
          <w:sz w:val="22"/>
          <w:szCs w:val="22"/>
          <w:lang w:val="en-US"/>
        </w:rPr>
      </w:pPr>
      <w:r>
        <w:t>5.4.4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_Toc56085228 \h </w:instrText>
      </w:r>
      <w:r>
        <w:fldChar w:fldCharType="separate"/>
      </w:r>
      <w:r>
        <w:t>15</w:t>
      </w:r>
      <w:r>
        <w:fldChar w:fldCharType="end"/>
      </w:r>
    </w:p>
    <w:p w14:paraId="027EA31B" w14:textId="1196E005" w:rsidR="005229A5" w:rsidRDefault="005229A5">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rsidRPr="0007150F">
        <w:rPr>
          <w:rFonts w:ascii="Calibri" w:hAnsi="Calibri"/>
          <w:lang w:eastAsia="zh-CN"/>
        </w:rPr>
        <w:t xml:space="preserve"> </w:t>
      </w:r>
      <w:r>
        <w:t>CA_</w:t>
      </w:r>
      <w:r>
        <w:rPr>
          <w:lang w:eastAsia="zh-CN"/>
        </w:rPr>
        <w:t>n1-n78-n79-n257</w:t>
      </w:r>
      <w:r>
        <w:tab/>
      </w:r>
      <w:r>
        <w:fldChar w:fldCharType="begin"/>
      </w:r>
      <w:r>
        <w:instrText xml:space="preserve"> PAGEREF _Toc56085229 \h </w:instrText>
      </w:r>
      <w:r>
        <w:fldChar w:fldCharType="separate"/>
      </w:r>
      <w:r>
        <w:t>15</w:t>
      </w:r>
      <w:r>
        <w:fldChar w:fldCharType="end"/>
      </w:r>
    </w:p>
    <w:p w14:paraId="4F440126" w14:textId="24F1BBA0" w:rsidR="005229A5" w:rsidRDefault="005229A5">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_Toc56085230 \h </w:instrText>
      </w:r>
      <w:r>
        <w:fldChar w:fldCharType="separate"/>
      </w:r>
      <w:r>
        <w:t>15</w:t>
      </w:r>
      <w:r>
        <w:fldChar w:fldCharType="end"/>
      </w:r>
    </w:p>
    <w:p w14:paraId="7EECED70" w14:textId="4387A80E" w:rsidR="005229A5" w:rsidRDefault="005229A5">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_Toc56085231 \h </w:instrText>
      </w:r>
      <w:r>
        <w:fldChar w:fldCharType="separate"/>
      </w:r>
      <w:r>
        <w:t>16</w:t>
      </w:r>
      <w:r>
        <w:fldChar w:fldCharType="end"/>
      </w:r>
    </w:p>
    <w:p w14:paraId="625DE256" w14:textId="3F13FC0B" w:rsidR="005229A5" w:rsidRDefault="005229A5">
      <w:pPr>
        <w:pStyle w:val="TOC3"/>
        <w:rPr>
          <w:rFonts w:asciiTheme="minorHAnsi" w:eastAsiaTheme="minorEastAsia" w:hAnsiTheme="minorHAnsi" w:cstheme="minorBidi"/>
          <w:sz w:val="22"/>
          <w:szCs w:val="22"/>
          <w:lang w:val="en-US"/>
        </w:rPr>
      </w:pPr>
      <w:r>
        <w:t>5.5.</w:t>
      </w:r>
      <w:r w:rsidRPr="0007150F">
        <w:rPr>
          <w:rFonts w:eastAsia="Yu Mincho"/>
          <w:lang w:eastAsia="ja-JP"/>
        </w:rPr>
        <w:t>3</w:t>
      </w:r>
      <w:r>
        <w:rPr>
          <w:rFonts w:asciiTheme="minorHAnsi" w:eastAsiaTheme="minorEastAsia" w:hAnsiTheme="minorHAnsi" w:cstheme="minorBidi"/>
          <w:sz w:val="22"/>
          <w:szCs w:val="22"/>
          <w:lang w:val="en-US"/>
        </w:rPr>
        <w:tab/>
      </w:r>
      <w:r>
        <w:t>∆T</w:t>
      </w:r>
      <w:r w:rsidRPr="0007150F">
        <w:rPr>
          <w:vertAlign w:val="subscript"/>
        </w:rPr>
        <w:t>IB,c</w:t>
      </w:r>
      <w:r>
        <w:t xml:space="preserve"> and ∆R</w:t>
      </w:r>
      <w:r w:rsidRPr="0007150F">
        <w:rPr>
          <w:vertAlign w:val="subscript"/>
        </w:rPr>
        <w:t>IB,c</w:t>
      </w:r>
      <w:r>
        <w:t xml:space="preserve"> values</w:t>
      </w:r>
      <w:r>
        <w:tab/>
      </w:r>
      <w:r>
        <w:fldChar w:fldCharType="begin"/>
      </w:r>
      <w:r>
        <w:instrText xml:space="preserve"> PAGEREF _Toc56085232 \h </w:instrText>
      </w:r>
      <w:r>
        <w:fldChar w:fldCharType="separate"/>
      </w:r>
      <w:r>
        <w:t>18</w:t>
      </w:r>
      <w:r>
        <w:fldChar w:fldCharType="end"/>
      </w:r>
    </w:p>
    <w:p w14:paraId="46C0F8CD" w14:textId="26BD8364" w:rsidR="005229A5" w:rsidRDefault="005229A5">
      <w:pPr>
        <w:pStyle w:val="TOC3"/>
        <w:rPr>
          <w:rFonts w:asciiTheme="minorHAnsi" w:eastAsiaTheme="minorEastAsia" w:hAnsiTheme="minorHAnsi" w:cstheme="minorBidi"/>
          <w:sz w:val="22"/>
          <w:szCs w:val="22"/>
          <w:lang w:val="en-US"/>
        </w:rPr>
      </w:pPr>
      <w:r>
        <w:t>5.5.4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_Toc56085233 \h </w:instrText>
      </w:r>
      <w:r>
        <w:fldChar w:fldCharType="separate"/>
      </w:r>
      <w:r>
        <w:t>18</w:t>
      </w:r>
      <w:r>
        <w:fldChar w:fldCharType="end"/>
      </w:r>
    </w:p>
    <w:p w14:paraId="7415981A" w14:textId="3DCA8884" w:rsidR="005229A5" w:rsidRDefault="005229A5">
      <w:pPr>
        <w:pStyle w:val="TOC2"/>
        <w:rPr>
          <w:rFonts w:asciiTheme="minorHAnsi" w:eastAsiaTheme="minorEastAsia" w:hAnsiTheme="minorHAnsi" w:cstheme="minorBidi"/>
          <w:sz w:val="22"/>
          <w:szCs w:val="22"/>
          <w:lang w:val="en-US"/>
        </w:rPr>
      </w:pPr>
      <w:r w:rsidRPr="0007150F">
        <w:rPr>
          <w:rFonts w:eastAsia="MS Mincho"/>
          <w:color w:val="000000"/>
        </w:rPr>
        <w:t>5.6</w:t>
      </w:r>
      <w:r>
        <w:rPr>
          <w:rFonts w:asciiTheme="minorHAnsi" w:eastAsiaTheme="minorEastAsia" w:hAnsiTheme="minorHAnsi" w:cstheme="minorBidi"/>
          <w:sz w:val="22"/>
          <w:szCs w:val="22"/>
          <w:lang w:val="en-US"/>
        </w:rPr>
        <w:tab/>
      </w:r>
      <w:r w:rsidRPr="0007150F">
        <w:rPr>
          <w:rFonts w:eastAsia="MS Mincho"/>
          <w:color w:val="000000"/>
          <w:lang w:val="en-US" w:eastAsia="zh-CN"/>
        </w:rPr>
        <w:t>CA_n3-n5-n7-n78</w:t>
      </w:r>
      <w:r>
        <w:tab/>
      </w:r>
      <w:r>
        <w:fldChar w:fldCharType="begin"/>
      </w:r>
      <w:r>
        <w:instrText xml:space="preserve"> PAGEREF _Toc56085234 \h </w:instrText>
      </w:r>
      <w:r>
        <w:fldChar w:fldCharType="separate"/>
      </w:r>
      <w:r>
        <w:t>18</w:t>
      </w:r>
      <w:r>
        <w:fldChar w:fldCharType="end"/>
      </w:r>
    </w:p>
    <w:p w14:paraId="7B791028" w14:textId="17B7F4AC" w:rsidR="005229A5" w:rsidRDefault="005229A5">
      <w:pPr>
        <w:pStyle w:val="TOC3"/>
        <w:rPr>
          <w:rFonts w:asciiTheme="minorHAnsi" w:eastAsiaTheme="minorEastAsia" w:hAnsiTheme="minorHAnsi" w:cstheme="minorBidi"/>
          <w:sz w:val="22"/>
          <w:szCs w:val="22"/>
          <w:lang w:val="en-US"/>
        </w:rPr>
      </w:pPr>
      <w:r w:rsidRPr="0007150F">
        <w:rPr>
          <w:color w:val="000000"/>
          <w:lang w:val="en-US" w:eastAsia="zh-CN"/>
        </w:rPr>
        <w:t>5.6.1</w:t>
      </w:r>
      <w:r>
        <w:rPr>
          <w:rFonts w:asciiTheme="minorHAnsi" w:eastAsiaTheme="minorEastAsia" w:hAnsiTheme="minorHAnsi" w:cstheme="minorBidi"/>
          <w:sz w:val="22"/>
          <w:szCs w:val="22"/>
          <w:lang w:val="en-US"/>
        </w:rPr>
        <w:tab/>
      </w:r>
      <w:r w:rsidRPr="0007150F">
        <w:rPr>
          <w:color w:val="000000"/>
          <w:lang w:val="en-US" w:eastAsia="zh-CN"/>
        </w:rPr>
        <w:t>Channel bandwidths per operating bands for CA</w:t>
      </w:r>
      <w:r>
        <w:tab/>
      </w:r>
      <w:r>
        <w:fldChar w:fldCharType="begin"/>
      </w:r>
      <w:r>
        <w:instrText xml:space="preserve"> PAGEREF _Toc56085235 \h </w:instrText>
      </w:r>
      <w:r>
        <w:fldChar w:fldCharType="separate"/>
      </w:r>
      <w:r>
        <w:t>18</w:t>
      </w:r>
      <w:r>
        <w:fldChar w:fldCharType="end"/>
      </w:r>
    </w:p>
    <w:p w14:paraId="6E6DD254" w14:textId="2DFBCE06" w:rsidR="005229A5" w:rsidRDefault="005229A5">
      <w:pPr>
        <w:pStyle w:val="TOC3"/>
        <w:rPr>
          <w:rFonts w:asciiTheme="minorHAnsi" w:eastAsiaTheme="minorEastAsia" w:hAnsiTheme="minorHAnsi" w:cstheme="minorBidi"/>
          <w:sz w:val="22"/>
          <w:szCs w:val="22"/>
          <w:lang w:val="en-US"/>
        </w:rPr>
      </w:pPr>
      <w:r w:rsidRPr="0007150F">
        <w:rPr>
          <w:color w:val="000000"/>
          <w:lang w:val="en-US" w:eastAsia="zh-CN"/>
        </w:rPr>
        <w:t>5.6.2</w:t>
      </w:r>
      <w:r>
        <w:rPr>
          <w:rFonts w:asciiTheme="minorHAnsi" w:eastAsiaTheme="minorEastAsia" w:hAnsiTheme="minorHAnsi" w:cstheme="minorBidi"/>
          <w:sz w:val="22"/>
          <w:szCs w:val="22"/>
          <w:lang w:val="en-US"/>
        </w:rPr>
        <w:tab/>
      </w:r>
      <w:r w:rsidRPr="0007150F">
        <w:rPr>
          <w:color w:val="000000"/>
          <w:lang w:val="en-US" w:eastAsia="zh-CN"/>
        </w:rPr>
        <w:t>∆T</w:t>
      </w:r>
      <w:r w:rsidRPr="0007150F">
        <w:rPr>
          <w:color w:val="000000"/>
          <w:vertAlign w:val="subscript"/>
          <w:lang w:val="en-US" w:eastAsia="zh-CN"/>
        </w:rPr>
        <w:t>IB,c</w:t>
      </w:r>
      <w:r w:rsidRPr="0007150F">
        <w:rPr>
          <w:color w:val="000000"/>
          <w:lang w:val="en-US" w:eastAsia="zh-CN"/>
        </w:rPr>
        <w:t xml:space="preserve"> and ∆R</w:t>
      </w:r>
      <w:r w:rsidRPr="0007150F">
        <w:rPr>
          <w:color w:val="000000"/>
          <w:vertAlign w:val="subscript"/>
          <w:lang w:val="en-US" w:eastAsia="zh-CN"/>
        </w:rPr>
        <w:t>IB,c</w:t>
      </w:r>
      <w:r w:rsidRPr="0007150F">
        <w:rPr>
          <w:color w:val="000000"/>
          <w:lang w:val="en-US" w:eastAsia="zh-CN"/>
        </w:rPr>
        <w:t xml:space="preserve"> values</w:t>
      </w:r>
      <w:r>
        <w:tab/>
      </w:r>
      <w:r>
        <w:fldChar w:fldCharType="begin"/>
      </w:r>
      <w:r>
        <w:instrText xml:space="preserve"> PAGEREF _Toc56085236 \h </w:instrText>
      </w:r>
      <w:r>
        <w:fldChar w:fldCharType="separate"/>
      </w:r>
      <w:r>
        <w:t>19</w:t>
      </w:r>
      <w:r>
        <w:fldChar w:fldCharType="end"/>
      </w:r>
    </w:p>
    <w:p w14:paraId="062ACDD7" w14:textId="35C25BAA" w:rsidR="005229A5" w:rsidRDefault="005229A5">
      <w:pPr>
        <w:pStyle w:val="TOC3"/>
        <w:rPr>
          <w:rFonts w:asciiTheme="minorHAnsi" w:eastAsiaTheme="minorEastAsia" w:hAnsiTheme="minorHAnsi" w:cstheme="minorBidi"/>
          <w:sz w:val="22"/>
          <w:szCs w:val="22"/>
          <w:lang w:val="en-US"/>
        </w:rPr>
      </w:pPr>
      <w:r w:rsidRPr="0007150F">
        <w:rPr>
          <w:color w:val="000000"/>
          <w:lang w:val="en-US" w:eastAsia="zh-CN"/>
        </w:rPr>
        <w:t>5.6.3</w:t>
      </w:r>
      <w:r>
        <w:rPr>
          <w:rFonts w:asciiTheme="minorHAnsi" w:eastAsiaTheme="minorEastAsia" w:hAnsiTheme="minorHAnsi" w:cstheme="minorBidi"/>
          <w:sz w:val="22"/>
          <w:szCs w:val="22"/>
          <w:lang w:val="en-US"/>
        </w:rPr>
        <w:tab/>
      </w:r>
      <w:r w:rsidRPr="0007150F">
        <w:rPr>
          <w:color w:val="000000"/>
          <w:lang w:val="en-US" w:eastAsia="zh-CN"/>
        </w:rPr>
        <w:t>REFSENS requirements</w:t>
      </w:r>
      <w:r>
        <w:tab/>
      </w:r>
      <w:r>
        <w:fldChar w:fldCharType="begin"/>
      </w:r>
      <w:r>
        <w:instrText xml:space="preserve"> PAGEREF _Toc56085237 \h </w:instrText>
      </w:r>
      <w:r>
        <w:fldChar w:fldCharType="separate"/>
      </w:r>
      <w:r>
        <w:t>19</w:t>
      </w:r>
      <w:r>
        <w:fldChar w:fldCharType="end"/>
      </w:r>
    </w:p>
    <w:p w14:paraId="3327652F" w14:textId="2271CA66" w:rsidR="005229A5" w:rsidRDefault="005229A5">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_Toc56085238 \h </w:instrText>
      </w:r>
      <w:r>
        <w:fldChar w:fldCharType="separate"/>
      </w:r>
      <w:r>
        <w:t>20</w:t>
      </w:r>
      <w:r>
        <w:fldChar w:fldCharType="end"/>
      </w:r>
    </w:p>
    <w:p w14:paraId="6B30189A" w14:textId="34D19AF1"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4" w:name="foreword"/>
      <w:bookmarkStart w:id="15" w:name="_Toc49441232"/>
      <w:bookmarkStart w:id="16" w:name="_Toc56085200"/>
      <w:bookmarkEnd w:id="14"/>
      <w:r w:rsidRPr="004D3578">
        <w:t>Foreword</w:t>
      </w:r>
      <w:bookmarkEnd w:id="15"/>
      <w:bookmarkEnd w:id="16"/>
    </w:p>
    <w:p w14:paraId="0708AAFD" w14:textId="77777777" w:rsidR="00166B56" w:rsidRPr="004D3578" w:rsidRDefault="00166B56" w:rsidP="00166B56">
      <w:r w:rsidRPr="004D3578">
        <w:t xml:space="preserve">This Technical </w:t>
      </w:r>
      <w:bookmarkStart w:id="17" w:name="spectype3"/>
      <w:r w:rsidRPr="008A2344">
        <w:t>Report</w:t>
      </w:r>
      <w:bookmarkEnd w:id="17"/>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18" w:name="introduction"/>
      <w:bookmarkEnd w:id="18"/>
      <w:r w:rsidRPr="004D3578">
        <w:br w:type="page"/>
      </w:r>
      <w:bookmarkStart w:id="19" w:name="scope"/>
      <w:bookmarkStart w:id="20" w:name="_Toc49441233"/>
      <w:bookmarkStart w:id="21" w:name="_Toc56085201"/>
      <w:bookmarkEnd w:id="19"/>
      <w:r w:rsidRPr="004D3578">
        <w:t>1</w:t>
      </w:r>
      <w:r w:rsidRPr="004D3578">
        <w:tab/>
        <w:t>Scope</w:t>
      </w:r>
      <w:bookmarkEnd w:id="20"/>
      <w:bookmarkEnd w:id="21"/>
    </w:p>
    <w:p w14:paraId="156FBCE5" w14:textId="7F7C1788" w:rsidR="00764C94" w:rsidRDefault="00764C94" w:rsidP="00764C94">
      <w:bookmarkStart w:id="22" w:name="references"/>
      <w:bookmarkEnd w:id="22"/>
      <w:r>
        <w:t>The present document is a technical report on</w:t>
      </w:r>
      <w:r w:rsidRPr="00616096">
        <w:t xml:space="preserve"> </w:t>
      </w:r>
      <w:r>
        <w:t xml:space="preserve">inter-band CA for </w:t>
      </w:r>
      <w:r>
        <w:rPr>
          <w:lang w:eastAsia="zh-CN"/>
        </w:rPr>
        <w:t>4</w:t>
      </w:r>
      <w:r w:rsidRPr="00616096">
        <w:t xml:space="preserve"> bands DL with 1 band UL</w:t>
      </w:r>
      <w:r>
        <w:t xml:space="preserve"> under Rel-17 time frame</w:t>
      </w:r>
      <w:r>
        <w:rPr>
          <w:lang w:eastAsia="zh-CN"/>
        </w:rPr>
        <w:t>.</w:t>
      </w:r>
      <w:r>
        <w:t xml:space="preserve"> The purpose is to gather the relevant background information and studies in order to address </w:t>
      </w:r>
      <w:r>
        <w:rPr>
          <w:lang w:eastAsia="zh-CN"/>
        </w:rPr>
        <w:t>4</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in Table 1-1.</w:t>
      </w:r>
    </w:p>
    <w:p w14:paraId="14F2C6D5" w14:textId="77777777" w:rsidR="00166B56" w:rsidRPr="004D3578" w:rsidRDefault="00166B56" w:rsidP="00166B56">
      <w:pPr>
        <w:pStyle w:val="Heading1"/>
      </w:pPr>
      <w:bookmarkStart w:id="23" w:name="_Toc49441234"/>
      <w:bookmarkStart w:id="24" w:name="_Toc56085202"/>
      <w:r w:rsidRPr="004D3578">
        <w:t>2</w:t>
      </w:r>
      <w:r w:rsidRPr="004D3578">
        <w:tab/>
        <w:t>References</w:t>
      </w:r>
      <w:bookmarkEnd w:id="23"/>
      <w:bookmarkEnd w:id="24"/>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205A5908" w:rsidR="00166B56" w:rsidRPr="00461E39" w:rsidRDefault="00166B56" w:rsidP="00166B56">
      <w:pPr>
        <w:pStyle w:val="EX"/>
      </w:pPr>
      <w:bookmarkStart w:id="25" w:name="definitions"/>
      <w:bookmarkEnd w:id="25"/>
      <w:r>
        <w:rPr>
          <w:rFonts w:hint="eastAsia"/>
        </w:rPr>
        <w:t>[</w:t>
      </w:r>
      <w:r>
        <w:t>2</w:t>
      </w:r>
      <w:r>
        <w:rPr>
          <w:rFonts w:hint="eastAsia"/>
        </w:rPr>
        <w:t>]</w:t>
      </w:r>
      <w:r>
        <w:rPr>
          <w:rFonts w:hint="eastAsia"/>
        </w:rPr>
        <w:tab/>
      </w:r>
      <w:r w:rsidR="00F843FF" w:rsidRPr="00F843FF">
        <w:t>RP-20066</w:t>
      </w:r>
      <w:r w:rsidR="00764C94">
        <w:t>5</w:t>
      </w:r>
      <w:r>
        <w:rPr>
          <w:rFonts w:hint="eastAsia"/>
        </w:rPr>
        <w:t xml:space="preserve">, </w:t>
      </w:r>
      <w:r>
        <w:t>“</w:t>
      </w:r>
      <w:r w:rsidR="00764C94" w:rsidRPr="00764C94">
        <w:t xml:space="preserve">New WID: </w:t>
      </w:r>
      <w:r w:rsidR="00764C94" w:rsidRPr="00764C94">
        <w:rPr>
          <w:rFonts w:hint="eastAsia"/>
        </w:rPr>
        <w:t>NR</w:t>
      </w:r>
      <w:r w:rsidR="00764C94" w:rsidRPr="00764C94">
        <w:t xml:space="preserve"> inter-band CA for 4 bands DL with 1 band UL</w:t>
      </w:r>
      <w:r w:rsidRPr="006412DC">
        <w:t>”</w:t>
      </w:r>
      <w:r>
        <w:rPr>
          <w:rFonts w:hint="eastAsia"/>
        </w:rPr>
        <w:t>, RAN#</w:t>
      </w:r>
      <w:r>
        <w:t>88</w:t>
      </w:r>
      <w:r w:rsidR="00F843FF">
        <w:t>-e</w:t>
      </w:r>
    </w:p>
    <w:p w14:paraId="3071E269" w14:textId="77777777" w:rsidR="00166B56" w:rsidRPr="004D3578" w:rsidRDefault="00166B56" w:rsidP="00166B56">
      <w:pPr>
        <w:pStyle w:val="Heading1"/>
      </w:pPr>
      <w:bookmarkStart w:id="26" w:name="_Toc49441235"/>
      <w:bookmarkStart w:id="27" w:name="_Toc56085203"/>
      <w:r w:rsidRPr="004D3578">
        <w:t>3</w:t>
      </w:r>
      <w:r w:rsidRPr="004D3578">
        <w:tab/>
        <w:t>Definitions</w:t>
      </w:r>
      <w:r>
        <w:t xml:space="preserve"> of terms, symbols and abbreviations</w:t>
      </w:r>
      <w:bookmarkEnd w:id="26"/>
      <w:bookmarkEnd w:id="27"/>
    </w:p>
    <w:p w14:paraId="1C07A413" w14:textId="77777777" w:rsidR="00166B56" w:rsidRPr="004D3578" w:rsidRDefault="00166B56" w:rsidP="00166B56">
      <w:pPr>
        <w:pStyle w:val="Heading2"/>
      </w:pPr>
      <w:bookmarkStart w:id="28" w:name="_Toc49441236"/>
      <w:bookmarkStart w:id="29" w:name="_Toc56085204"/>
      <w:r w:rsidRPr="004D3578">
        <w:t>3.1</w:t>
      </w:r>
      <w:r w:rsidRPr="004D3578">
        <w:tab/>
      </w:r>
      <w:r>
        <w:t>Terms</w:t>
      </w:r>
      <w:bookmarkEnd w:id="28"/>
      <w:bookmarkEnd w:id="29"/>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30" w:name="_Toc49441237"/>
      <w:bookmarkStart w:id="31" w:name="_Toc56085205"/>
      <w:r w:rsidRPr="004D3578">
        <w:t>3.2</w:t>
      </w:r>
      <w:r w:rsidRPr="004D3578">
        <w:tab/>
        <w:t>Symbols</w:t>
      </w:r>
      <w:bookmarkEnd w:id="30"/>
      <w:bookmarkEnd w:id="31"/>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32" w:name="_Toc49441238"/>
      <w:bookmarkStart w:id="33" w:name="_Toc56085206"/>
      <w:r w:rsidRPr="004D3578">
        <w:t>3.3</w:t>
      </w:r>
      <w:r w:rsidRPr="004D3578">
        <w:tab/>
        <w:t>Abbreviations</w:t>
      </w:r>
      <w:bookmarkEnd w:id="32"/>
      <w:bookmarkEnd w:id="33"/>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34" w:name="clause4"/>
      <w:bookmarkStart w:id="35" w:name="_Toc49441239"/>
      <w:bookmarkStart w:id="36" w:name="_Toc56085207"/>
      <w:bookmarkEnd w:id="34"/>
      <w:r w:rsidRPr="004D3578">
        <w:t>4</w:t>
      </w:r>
      <w:r w:rsidRPr="004D3578">
        <w:tab/>
      </w:r>
      <w:r>
        <w:t>Background</w:t>
      </w:r>
      <w:bookmarkEnd w:id="35"/>
      <w:bookmarkEnd w:id="36"/>
    </w:p>
    <w:p w14:paraId="0AF6C9B9" w14:textId="285B2D6B" w:rsidR="009A3B13" w:rsidRDefault="009A3B13" w:rsidP="009A3B13">
      <w:r>
        <w:t xml:space="preserve">The present document is a technical report for </w:t>
      </w:r>
      <w:r>
        <w:rPr>
          <w:lang w:eastAsia="zh-CN"/>
        </w:rPr>
        <w:t>4</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37" w:name="_Toc49441240"/>
      <w:bookmarkStart w:id="38" w:name="_Toc56085208"/>
      <w:r w:rsidRPr="004D3578">
        <w:t>4.1</w:t>
      </w:r>
      <w:r w:rsidRPr="004D3578">
        <w:tab/>
      </w:r>
      <w:r>
        <w:t>TR maintenance</w:t>
      </w:r>
      <w:bookmarkEnd w:id="37"/>
      <w:bookmarkEnd w:id="38"/>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D1C83C2" w14:textId="6C2EBD07" w:rsidR="00166B56" w:rsidRDefault="00166B56" w:rsidP="00166B56">
      <w:pPr>
        <w:pStyle w:val="Heading1"/>
      </w:pPr>
      <w:bookmarkStart w:id="39" w:name="startOfAnnexes"/>
      <w:bookmarkStart w:id="40" w:name="_Toc518368622"/>
      <w:bookmarkStart w:id="41" w:name="_Toc8387782"/>
      <w:bookmarkStart w:id="42" w:name="_Toc8388504"/>
      <w:bookmarkStart w:id="43" w:name="_Toc8388691"/>
      <w:bookmarkStart w:id="44" w:name="_Toc40090271"/>
      <w:bookmarkStart w:id="45" w:name="_Toc41911538"/>
      <w:bookmarkStart w:id="46" w:name="_Toc46998012"/>
      <w:bookmarkStart w:id="47" w:name="_Toc49441241"/>
      <w:bookmarkStart w:id="48" w:name="_Toc56085209"/>
      <w:bookmarkStart w:id="49" w:name="_Toc521480329"/>
      <w:bookmarkStart w:id="50" w:name="_Toc23151708"/>
      <w:bookmarkStart w:id="51" w:name="_Toc42864999"/>
      <w:bookmarkStart w:id="52" w:name="_Toc46234182"/>
      <w:bookmarkStart w:id="53" w:name="_Toc46235159"/>
      <w:bookmarkEnd w:id="39"/>
      <w:r>
        <w:t>5</w:t>
      </w:r>
      <w:r w:rsidRPr="00697599">
        <w:tab/>
      </w:r>
      <w:bookmarkEnd w:id="40"/>
      <w:bookmarkEnd w:id="41"/>
      <w:bookmarkEnd w:id="42"/>
      <w:bookmarkEnd w:id="43"/>
      <w:bookmarkEnd w:id="44"/>
      <w:bookmarkEnd w:id="45"/>
      <w:bookmarkEnd w:id="46"/>
      <w:r w:rsidR="00764C94">
        <w:rPr>
          <w:lang w:eastAsia="zh-CN"/>
        </w:rPr>
        <w:t>4</w:t>
      </w:r>
      <w:r w:rsidR="00764C94" w:rsidRPr="006F7C0C">
        <w:rPr>
          <w:rFonts w:hint="eastAsia"/>
          <w:lang w:eastAsia="zh-CN"/>
        </w:rPr>
        <w:t xml:space="preserve"> </w:t>
      </w:r>
      <w:r w:rsidR="00764C94" w:rsidRPr="006F7C0C">
        <w:t>Band Carrier Aggregation with Single UL: Specific Band Combination Par</w:t>
      </w:r>
      <w:bookmarkEnd w:id="47"/>
      <w:bookmarkEnd w:id="48"/>
    </w:p>
    <w:p w14:paraId="19F76293" w14:textId="77777777" w:rsidR="00166B56" w:rsidRPr="00940479" w:rsidRDefault="00166B56" w:rsidP="00166B56">
      <w:pPr>
        <w:rPr>
          <w:rStyle w:val="Emphasis"/>
          <w:i w:val="0"/>
        </w:rPr>
      </w:pPr>
      <w:r w:rsidRPr="00940479">
        <w:rPr>
          <w:rStyle w:val="Emphasis"/>
        </w:rPr>
        <w:t>&lt;Editor’s note</w:t>
      </w:r>
      <w:r w:rsidRPr="00940479">
        <w:rPr>
          <w:rStyle w:val="Emphasis"/>
          <w:rFonts w:hint="eastAsia"/>
        </w:rPr>
        <w:t>:</w:t>
      </w:r>
      <w:r w:rsidRPr="00940479">
        <w:rPr>
          <w:rStyle w:val="Emphasis"/>
        </w:rPr>
        <w:t xml:space="preserve"> The requirements for specific band combinations shall be described according to the same manner as specified in TS38.101-3.&gt;</w:t>
      </w:r>
    </w:p>
    <w:p w14:paraId="14B57CDF" w14:textId="0F0AF5CA" w:rsidR="00764C94" w:rsidRPr="00621714" w:rsidRDefault="00764C94" w:rsidP="00764C94">
      <w:pPr>
        <w:pStyle w:val="Heading2"/>
        <w:rPr>
          <w:lang w:eastAsia="zh-CN"/>
        </w:rPr>
      </w:pPr>
      <w:bookmarkStart w:id="54" w:name="_Toc25838670"/>
      <w:bookmarkStart w:id="55" w:name="_Toc47371071"/>
      <w:bookmarkStart w:id="56" w:name="_Toc49441242"/>
      <w:bookmarkStart w:id="57" w:name="_Toc56085210"/>
      <w:bookmarkEnd w:id="49"/>
      <w:bookmarkEnd w:id="50"/>
      <w:bookmarkEnd w:id="51"/>
      <w:bookmarkEnd w:id="52"/>
      <w:bookmarkEnd w:id="53"/>
      <w:r>
        <w:t>5.1</w:t>
      </w:r>
      <w:r w:rsidRPr="00621714">
        <w:rPr>
          <w:rFonts w:ascii="Calibri" w:hAnsi="Calibri"/>
          <w:sz w:val="22"/>
          <w:szCs w:val="22"/>
          <w:lang w:eastAsia="sv-SE"/>
        </w:rPr>
        <w:tab/>
      </w:r>
      <w:r w:rsidR="00EE0ED8">
        <w:rPr>
          <w:rFonts w:cs="Arial" w:hint="eastAsia"/>
        </w:rPr>
        <w:t>CA_n3-n</w:t>
      </w:r>
      <w:r w:rsidR="00EE0ED8">
        <w:rPr>
          <w:rFonts w:cs="Arial"/>
        </w:rPr>
        <w:t>28</w:t>
      </w:r>
      <w:r w:rsidR="00EE0ED8">
        <w:rPr>
          <w:rFonts w:cs="Arial" w:hint="eastAsia"/>
        </w:rPr>
        <w:t>-n41</w:t>
      </w:r>
      <w:r w:rsidR="00EE0ED8">
        <w:rPr>
          <w:rFonts w:cs="Arial" w:hint="eastAsia"/>
          <w:lang w:eastAsia="zh-CN"/>
        </w:rPr>
        <w:t>-n78</w:t>
      </w:r>
      <w:bookmarkEnd w:id="54"/>
      <w:bookmarkEnd w:id="55"/>
      <w:bookmarkEnd w:id="56"/>
      <w:bookmarkEnd w:id="57"/>
    </w:p>
    <w:p w14:paraId="11842A6A" w14:textId="2B414F9E" w:rsidR="00764C94" w:rsidRPr="00621714" w:rsidRDefault="00764C94" w:rsidP="00764C94">
      <w:pPr>
        <w:pStyle w:val="Heading3"/>
      </w:pPr>
      <w:bookmarkStart w:id="58" w:name="_Toc25838671"/>
      <w:bookmarkStart w:id="59" w:name="_Toc47371072"/>
      <w:bookmarkStart w:id="60" w:name="_Toc49441243"/>
      <w:bookmarkStart w:id="61" w:name="_Toc56085211"/>
      <w:r>
        <w:t>5.1</w:t>
      </w:r>
      <w:r w:rsidRPr="00621714">
        <w:t>.1</w:t>
      </w:r>
      <w:r w:rsidRPr="00621714">
        <w:rPr>
          <w:rFonts w:ascii="Calibri" w:hAnsi="Calibri"/>
          <w:sz w:val="22"/>
          <w:szCs w:val="22"/>
          <w:lang w:eastAsia="sv-SE"/>
        </w:rPr>
        <w:tab/>
      </w:r>
      <w:r w:rsidRPr="00621714">
        <w:rPr>
          <w:rFonts w:hint="eastAsia"/>
        </w:rPr>
        <w:t>Operating bands for CA</w:t>
      </w:r>
      <w:bookmarkEnd w:id="58"/>
      <w:bookmarkEnd w:id="59"/>
      <w:bookmarkEnd w:id="60"/>
      <w:bookmarkEnd w:id="61"/>
    </w:p>
    <w:p w14:paraId="165BEF37" w14:textId="35E87BD8" w:rsidR="00764C94" w:rsidRPr="00621714" w:rsidRDefault="00764C94" w:rsidP="00764C94">
      <w:pPr>
        <w:pStyle w:val="TH"/>
      </w:pPr>
      <w:r w:rsidRPr="00621714">
        <w:t xml:space="preserve">Table </w:t>
      </w:r>
      <w:r>
        <w:rPr>
          <w:rFonts w:hint="eastAsia"/>
          <w:lang w:eastAsia="zh-CN"/>
        </w:rPr>
        <w:t>5.1</w:t>
      </w:r>
      <w:r w:rsidRPr="00621714">
        <w:t>.</w:t>
      </w:r>
      <w:r w:rsidRPr="00621714">
        <w:rPr>
          <w:rFonts w:hint="eastAsia"/>
          <w:lang w:eastAsia="zh-CN"/>
        </w:rPr>
        <w:t>1</w:t>
      </w:r>
      <w:r w:rsidRPr="00621714">
        <w:t xml:space="preserve">-1: </w:t>
      </w:r>
      <w:r w:rsidR="009A3B13">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764C94" w:rsidRPr="00621714" w14:paraId="0B548FBD" w14:textId="77777777" w:rsidTr="007A1370">
        <w:trPr>
          <w:trHeight w:val="225"/>
          <w:jc w:val="center"/>
        </w:trPr>
        <w:tc>
          <w:tcPr>
            <w:tcW w:w="1468" w:type="dxa"/>
            <w:vMerge w:val="restart"/>
          </w:tcPr>
          <w:p w14:paraId="5FF4C820" w14:textId="77777777" w:rsidR="00764C94" w:rsidRPr="00621714" w:rsidRDefault="00764C94" w:rsidP="007A1370">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4CAE67D7" w14:textId="77777777" w:rsidR="00764C94" w:rsidRPr="00621714" w:rsidRDefault="00764C94" w:rsidP="007A1370">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59D27261"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797AD3D1"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781CFE4C"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Duplex Mode</w:t>
            </w:r>
          </w:p>
        </w:tc>
      </w:tr>
      <w:tr w:rsidR="00764C94" w:rsidRPr="00621714" w14:paraId="0251AAB8" w14:textId="77777777" w:rsidTr="007A1370">
        <w:trPr>
          <w:trHeight w:val="225"/>
          <w:jc w:val="center"/>
        </w:trPr>
        <w:tc>
          <w:tcPr>
            <w:tcW w:w="1468" w:type="dxa"/>
            <w:vMerge/>
            <w:vAlign w:val="center"/>
          </w:tcPr>
          <w:p w14:paraId="461B0F51" w14:textId="77777777" w:rsidR="00764C94" w:rsidRPr="00621714" w:rsidRDefault="00764C94" w:rsidP="007A1370">
            <w:pPr>
              <w:keepNext/>
              <w:keepLines/>
              <w:spacing w:after="0"/>
              <w:jc w:val="center"/>
              <w:rPr>
                <w:rFonts w:ascii="Arial" w:hAnsi="Arial" w:cs="Arial"/>
                <w:b/>
                <w:bCs/>
                <w:sz w:val="18"/>
                <w:szCs w:val="18"/>
              </w:rPr>
            </w:pPr>
          </w:p>
        </w:tc>
        <w:tc>
          <w:tcPr>
            <w:tcW w:w="1067" w:type="dxa"/>
            <w:vMerge/>
            <w:vAlign w:val="center"/>
          </w:tcPr>
          <w:p w14:paraId="17275F1C" w14:textId="77777777" w:rsidR="00764C94" w:rsidRPr="00621714" w:rsidRDefault="00764C94" w:rsidP="007A1370">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5C786FFD"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136D2D4E"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5E6FCE7E" w14:textId="77777777" w:rsidR="00764C94" w:rsidRPr="00621714" w:rsidRDefault="00764C94" w:rsidP="007A1370">
            <w:pPr>
              <w:spacing w:after="0"/>
              <w:rPr>
                <w:rFonts w:ascii="Arial" w:hAnsi="Arial" w:cs="Arial"/>
                <w:b/>
                <w:bCs/>
                <w:sz w:val="18"/>
                <w:szCs w:val="18"/>
              </w:rPr>
            </w:pPr>
          </w:p>
        </w:tc>
      </w:tr>
      <w:tr w:rsidR="00764C94" w:rsidRPr="00621714" w14:paraId="73567291" w14:textId="77777777" w:rsidTr="007A1370">
        <w:trPr>
          <w:trHeight w:val="189"/>
          <w:jc w:val="center"/>
        </w:trPr>
        <w:tc>
          <w:tcPr>
            <w:tcW w:w="1468" w:type="dxa"/>
            <w:vMerge/>
            <w:vAlign w:val="center"/>
          </w:tcPr>
          <w:p w14:paraId="120EFA63" w14:textId="77777777" w:rsidR="00764C94" w:rsidRPr="00621714" w:rsidRDefault="00764C94" w:rsidP="007A1370">
            <w:pPr>
              <w:keepNext/>
              <w:keepLines/>
              <w:spacing w:after="0"/>
              <w:jc w:val="center"/>
              <w:rPr>
                <w:rFonts w:ascii="Arial" w:hAnsi="Arial" w:cs="Arial"/>
                <w:b/>
                <w:bCs/>
                <w:sz w:val="18"/>
                <w:szCs w:val="18"/>
              </w:rPr>
            </w:pPr>
          </w:p>
        </w:tc>
        <w:tc>
          <w:tcPr>
            <w:tcW w:w="1067" w:type="dxa"/>
            <w:vMerge/>
            <w:vAlign w:val="center"/>
          </w:tcPr>
          <w:p w14:paraId="63A85B84" w14:textId="77777777" w:rsidR="00764C94" w:rsidRPr="00621714" w:rsidRDefault="00764C94" w:rsidP="007A1370">
            <w:pPr>
              <w:keepNext/>
              <w:keepLines/>
              <w:spacing w:after="0"/>
              <w:jc w:val="center"/>
              <w:rPr>
                <w:rFonts w:ascii="Arial" w:hAnsi="Arial" w:cs="Arial"/>
                <w:b/>
                <w:bCs/>
                <w:sz w:val="18"/>
                <w:szCs w:val="18"/>
              </w:rPr>
            </w:pPr>
          </w:p>
        </w:tc>
        <w:tc>
          <w:tcPr>
            <w:tcW w:w="2729" w:type="dxa"/>
            <w:gridSpan w:val="3"/>
            <w:shd w:val="clear" w:color="auto" w:fill="auto"/>
          </w:tcPr>
          <w:p w14:paraId="4CCBC699"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408EA7C9"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3BC79972" w14:textId="77777777" w:rsidR="00764C94" w:rsidRPr="00621714" w:rsidRDefault="00764C94" w:rsidP="007A1370">
            <w:pPr>
              <w:spacing w:after="0"/>
              <w:rPr>
                <w:rFonts w:ascii="Arial" w:hAnsi="Arial" w:cs="Arial"/>
                <w:b/>
                <w:bCs/>
                <w:sz w:val="18"/>
                <w:szCs w:val="18"/>
              </w:rPr>
            </w:pPr>
          </w:p>
        </w:tc>
      </w:tr>
      <w:tr w:rsidR="00EE0ED8" w:rsidRPr="00621714" w14:paraId="55A4FAA4" w14:textId="77777777" w:rsidTr="007A1370">
        <w:trPr>
          <w:trHeight w:val="225"/>
          <w:jc w:val="center"/>
        </w:trPr>
        <w:tc>
          <w:tcPr>
            <w:tcW w:w="1468" w:type="dxa"/>
            <w:vMerge w:val="restart"/>
            <w:vAlign w:val="center"/>
          </w:tcPr>
          <w:p w14:paraId="567621CE" w14:textId="02B0DA86" w:rsidR="00EE0ED8" w:rsidRPr="001C75B7" w:rsidRDefault="00EE0ED8" w:rsidP="00EE0ED8">
            <w:pPr>
              <w:keepNext/>
              <w:keepLines/>
              <w:spacing w:after="0"/>
              <w:jc w:val="center"/>
              <w:rPr>
                <w:rFonts w:ascii="Arial" w:eastAsia="SimSun" w:hAnsi="Arial"/>
                <w:sz w:val="18"/>
                <w:lang w:eastAsia="zh-CN"/>
              </w:rPr>
            </w:pPr>
            <w:r w:rsidRPr="00621714">
              <w:rPr>
                <w:rFonts w:ascii="Arial" w:eastAsia="MS Mincho" w:hAnsi="Arial" w:hint="eastAsia"/>
                <w:sz w:val="18"/>
                <w:lang w:eastAsia="zh-CN"/>
              </w:rPr>
              <w:t>CA</w:t>
            </w:r>
            <w:r w:rsidRPr="00621714">
              <w:rPr>
                <w:rFonts w:ascii="Arial" w:eastAsia="MS Mincho" w:hAnsi="Arial"/>
                <w:sz w:val="18"/>
              </w:rPr>
              <w:t>_</w:t>
            </w:r>
            <w:r w:rsidRPr="00621714">
              <w:rPr>
                <w:rFonts w:ascii="Arial" w:hAnsi="Arial" w:hint="eastAsia"/>
                <w:sz w:val="18"/>
                <w:lang w:eastAsia="zh-CN"/>
              </w:rPr>
              <w:t>n</w:t>
            </w:r>
            <w:r>
              <w:rPr>
                <w:rFonts w:ascii="Arial" w:hAnsi="Arial" w:hint="eastAsia"/>
                <w:sz w:val="18"/>
                <w:lang w:eastAsia="zh-CN"/>
              </w:rPr>
              <w:t>3</w:t>
            </w:r>
            <w:r w:rsidRPr="00621714">
              <w:rPr>
                <w:rFonts w:ascii="Arial" w:eastAsia="MS Mincho" w:hAnsi="Arial"/>
                <w:sz w:val="18"/>
                <w:lang w:eastAsia="ja-JP"/>
              </w:rPr>
              <w:t>-</w:t>
            </w:r>
            <w:r w:rsidRPr="00621714">
              <w:rPr>
                <w:rFonts w:ascii="Arial" w:hAnsi="Arial" w:hint="eastAsia"/>
                <w:sz w:val="18"/>
                <w:lang w:eastAsia="zh-CN"/>
              </w:rPr>
              <w:t>n</w:t>
            </w:r>
            <w:r>
              <w:rPr>
                <w:rFonts w:ascii="Arial" w:hAnsi="Arial" w:hint="eastAsia"/>
                <w:sz w:val="18"/>
                <w:lang w:eastAsia="zh-CN"/>
              </w:rPr>
              <w:t>28</w:t>
            </w:r>
            <w:r w:rsidRPr="00621714">
              <w:rPr>
                <w:rFonts w:ascii="Arial" w:hAnsi="Arial" w:hint="eastAsia"/>
                <w:sz w:val="18"/>
                <w:lang w:eastAsia="zh-CN"/>
              </w:rPr>
              <w:t>-n</w:t>
            </w:r>
            <w:r>
              <w:rPr>
                <w:rFonts w:ascii="Arial" w:hAnsi="Arial" w:hint="eastAsia"/>
                <w:sz w:val="18"/>
                <w:lang w:eastAsia="zh-CN"/>
              </w:rPr>
              <w:t>41</w:t>
            </w:r>
            <w:r>
              <w:rPr>
                <w:rFonts w:ascii="Arial" w:hAnsi="Arial"/>
                <w:sz w:val="18"/>
                <w:lang w:eastAsia="zh-CN"/>
              </w:rPr>
              <w:t>-n</w:t>
            </w:r>
            <w:r>
              <w:rPr>
                <w:rFonts w:ascii="Arial" w:hAnsi="Arial" w:hint="eastAsia"/>
                <w:sz w:val="18"/>
                <w:lang w:eastAsia="zh-CN"/>
              </w:rPr>
              <w:t>78</w:t>
            </w:r>
          </w:p>
        </w:tc>
        <w:tc>
          <w:tcPr>
            <w:tcW w:w="1067" w:type="dxa"/>
            <w:vAlign w:val="center"/>
          </w:tcPr>
          <w:p w14:paraId="0CFBC2DE" w14:textId="277E61F3" w:rsidR="00EE0ED8" w:rsidRPr="001C75B7" w:rsidRDefault="00EE0ED8" w:rsidP="00EE0ED8">
            <w:pPr>
              <w:keepNext/>
              <w:keepLines/>
              <w:spacing w:after="0"/>
              <w:jc w:val="center"/>
              <w:rPr>
                <w:rFonts w:ascii="Arial" w:eastAsia="SimSun" w:hAnsi="Arial"/>
                <w:sz w:val="18"/>
              </w:rPr>
            </w:pPr>
            <w:r>
              <w:rPr>
                <w:rFonts w:ascii="Arial" w:hAnsi="Arial"/>
                <w:sz w:val="18"/>
                <w:lang w:eastAsia="zh-CN"/>
              </w:rPr>
              <w:t>n</w:t>
            </w:r>
            <w:r>
              <w:rPr>
                <w:rFonts w:ascii="Arial" w:hAnsi="Arial" w:hint="eastAsia"/>
                <w:sz w:val="18"/>
                <w:lang w:eastAsia="zh-CN"/>
              </w:rPr>
              <w:t>3</w:t>
            </w:r>
          </w:p>
        </w:tc>
        <w:tc>
          <w:tcPr>
            <w:tcW w:w="1212" w:type="dxa"/>
            <w:shd w:val="clear" w:color="auto" w:fill="auto"/>
          </w:tcPr>
          <w:p w14:paraId="316F68C2" w14:textId="0FA294FE"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1710 MHz</w:t>
            </w:r>
          </w:p>
        </w:tc>
        <w:tc>
          <w:tcPr>
            <w:tcW w:w="317" w:type="dxa"/>
            <w:shd w:val="clear" w:color="auto" w:fill="auto"/>
          </w:tcPr>
          <w:p w14:paraId="1A12B777" w14:textId="6B3A83C7"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5B1513AA" w14:textId="3EDE4947"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1785 MHz</w:t>
            </w:r>
          </w:p>
        </w:tc>
        <w:tc>
          <w:tcPr>
            <w:tcW w:w="1210" w:type="dxa"/>
            <w:shd w:val="clear" w:color="auto" w:fill="auto"/>
          </w:tcPr>
          <w:p w14:paraId="52A04CE1" w14:textId="70ADF67E"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1805 MHz</w:t>
            </w:r>
          </w:p>
        </w:tc>
        <w:tc>
          <w:tcPr>
            <w:tcW w:w="317" w:type="dxa"/>
            <w:shd w:val="clear" w:color="auto" w:fill="auto"/>
          </w:tcPr>
          <w:p w14:paraId="6AB231B2" w14:textId="5CD62779"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51297153" w14:textId="1EB535C9"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1880 MHz</w:t>
            </w:r>
          </w:p>
        </w:tc>
        <w:tc>
          <w:tcPr>
            <w:tcW w:w="850" w:type="dxa"/>
            <w:shd w:val="clear" w:color="auto" w:fill="auto"/>
            <w:vAlign w:val="center"/>
          </w:tcPr>
          <w:p w14:paraId="3DED5A10" w14:textId="28DD17EB" w:rsidR="00EE0ED8" w:rsidRPr="00621714" w:rsidRDefault="00EE0ED8" w:rsidP="00EE0ED8">
            <w:pPr>
              <w:keepNext/>
              <w:keepLines/>
              <w:spacing w:after="0"/>
              <w:jc w:val="center"/>
              <w:rPr>
                <w:rFonts w:ascii="Arial" w:hAnsi="Arial"/>
                <w:sz w:val="18"/>
                <w:lang w:eastAsia="zh-CN"/>
              </w:rPr>
            </w:pPr>
            <w:r>
              <w:rPr>
                <w:rFonts w:ascii="Arial" w:hAnsi="Arial" w:hint="eastAsia"/>
                <w:sz w:val="18"/>
                <w:lang w:eastAsia="zh-CN"/>
              </w:rPr>
              <w:t>FDD</w:t>
            </w:r>
          </w:p>
        </w:tc>
      </w:tr>
      <w:tr w:rsidR="00EE0ED8" w:rsidRPr="00621714" w14:paraId="134BE8FB" w14:textId="77777777" w:rsidTr="007A1370">
        <w:trPr>
          <w:trHeight w:val="225"/>
          <w:jc w:val="center"/>
        </w:trPr>
        <w:tc>
          <w:tcPr>
            <w:tcW w:w="1468" w:type="dxa"/>
            <w:vMerge/>
            <w:vAlign w:val="center"/>
          </w:tcPr>
          <w:p w14:paraId="353055D2"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1A5936E1" w14:textId="774B7715" w:rsidR="00EE0ED8" w:rsidRPr="001C75B7" w:rsidRDefault="00EE0ED8" w:rsidP="00EE0ED8">
            <w:pPr>
              <w:keepNext/>
              <w:keepLines/>
              <w:spacing w:after="0"/>
              <w:jc w:val="center"/>
              <w:rPr>
                <w:rFonts w:ascii="Arial" w:eastAsia="SimSun" w:hAnsi="Arial"/>
                <w:sz w:val="18"/>
                <w:lang w:eastAsia="zh-CN"/>
              </w:rPr>
            </w:pPr>
            <w:r>
              <w:rPr>
                <w:rFonts w:ascii="Arial" w:hAnsi="Arial"/>
                <w:sz w:val="18"/>
                <w:lang w:eastAsia="zh-CN"/>
              </w:rPr>
              <w:t>n</w:t>
            </w:r>
            <w:r>
              <w:rPr>
                <w:rFonts w:ascii="Arial" w:hAnsi="Arial" w:hint="eastAsia"/>
                <w:sz w:val="18"/>
                <w:lang w:eastAsia="zh-CN"/>
              </w:rPr>
              <w:t>28</w:t>
            </w:r>
          </w:p>
        </w:tc>
        <w:tc>
          <w:tcPr>
            <w:tcW w:w="1212" w:type="dxa"/>
            <w:shd w:val="clear" w:color="auto" w:fill="auto"/>
          </w:tcPr>
          <w:p w14:paraId="6B9B0431" w14:textId="0E1AF528"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703 MHz</w:t>
            </w:r>
          </w:p>
        </w:tc>
        <w:tc>
          <w:tcPr>
            <w:tcW w:w="317" w:type="dxa"/>
            <w:shd w:val="clear" w:color="auto" w:fill="auto"/>
          </w:tcPr>
          <w:p w14:paraId="34FCBD51" w14:textId="3B3BB10F"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5EF7AD75" w14:textId="7C0468C2"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748 MHz</w:t>
            </w:r>
          </w:p>
        </w:tc>
        <w:tc>
          <w:tcPr>
            <w:tcW w:w="1210" w:type="dxa"/>
            <w:shd w:val="clear" w:color="auto" w:fill="auto"/>
          </w:tcPr>
          <w:p w14:paraId="5EC643F5" w14:textId="5033D249"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758 MHz</w:t>
            </w:r>
          </w:p>
        </w:tc>
        <w:tc>
          <w:tcPr>
            <w:tcW w:w="317" w:type="dxa"/>
            <w:shd w:val="clear" w:color="auto" w:fill="auto"/>
          </w:tcPr>
          <w:p w14:paraId="772A01C4" w14:textId="6F172571"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2192AE65" w14:textId="6604419B"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803 MHz</w:t>
            </w:r>
          </w:p>
        </w:tc>
        <w:tc>
          <w:tcPr>
            <w:tcW w:w="850" w:type="dxa"/>
            <w:shd w:val="clear" w:color="auto" w:fill="auto"/>
            <w:vAlign w:val="center"/>
          </w:tcPr>
          <w:p w14:paraId="13392BA4" w14:textId="4C55C454"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FDD</w:t>
            </w:r>
          </w:p>
        </w:tc>
      </w:tr>
      <w:tr w:rsidR="00EE0ED8" w:rsidRPr="00621714" w14:paraId="65467FE4" w14:textId="77777777" w:rsidTr="007A1370">
        <w:trPr>
          <w:trHeight w:val="225"/>
          <w:jc w:val="center"/>
        </w:trPr>
        <w:tc>
          <w:tcPr>
            <w:tcW w:w="1468" w:type="dxa"/>
            <w:vMerge/>
            <w:vAlign w:val="center"/>
          </w:tcPr>
          <w:p w14:paraId="623593B6"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3C70A59A" w14:textId="7C98A018" w:rsidR="00EE0ED8" w:rsidRPr="001C75B7" w:rsidRDefault="00EE0ED8" w:rsidP="00EE0ED8">
            <w:pPr>
              <w:keepNext/>
              <w:keepLines/>
              <w:spacing w:after="0"/>
              <w:jc w:val="center"/>
              <w:rPr>
                <w:rFonts w:ascii="Arial" w:eastAsia="SimSun" w:hAnsi="Arial"/>
                <w:sz w:val="18"/>
                <w:lang w:eastAsia="zh-CN"/>
              </w:rPr>
            </w:pPr>
            <w:r>
              <w:rPr>
                <w:rFonts w:ascii="Arial" w:hAnsi="Arial"/>
                <w:sz w:val="18"/>
                <w:lang w:eastAsia="zh-CN"/>
              </w:rPr>
              <w:t>n</w:t>
            </w:r>
            <w:r>
              <w:rPr>
                <w:rFonts w:ascii="Arial" w:hAnsi="Arial" w:hint="eastAsia"/>
                <w:sz w:val="18"/>
                <w:lang w:eastAsia="zh-CN"/>
              </w:rPr>
              <w:t>41</w:t>
            </w:r>
          </w:p>
        </w:tc>
        <w:tc>
          <w:tcPr>
            <w:tcW w:w="1212" w:type="dxa"/>
            <w:shd w:val="clear" w:color="auto" w:fill="auto"/>
          </w:tcPr>
          <w:p w14:paraId="488DE1C8" w14:textId="5527972F"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2496 MHz</w:t>
            </w:r>
          </w:p>
        </w:tc>
        <w:tc>
          <w:tcPr>
            <w:tcW w:w="317" w:type="dxa"/>
            <w:shd w:val="clear" w:color="auto" w:fill="auto"/>
          </w:tcPr>
          <w:p w14:paraId="061B9186" w14:textId="6ADFC53B"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6AAA6951" w14:textId="259E5C80"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2690 MHz</w:t>
            </w:r>
          </w:p>
        </w:tc>
        <w:tc>
          <w:tcPr>
            <w:tcW w:w="1210" w:type="dxa"/>
            <w:shd w:val="clear" w:color="auto" w:fill="auto"/>
          </w:tcPr>
          <w:p w14:paraId="269725A3" w14:textId="474F5BEA"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2496 MHz</w:t>
            </w:r>
          </w:p>
        </w:tc>
        <w:tc>
          <w:tcPr>
            <w:tcW w:w="317" w:type="dxa"/>
            <w:shd w:val="clear" w:color="auto" w:fill="auto"/>
          </w:tcPr>
          <w:p w14:paraId="0F8BB68F" w14:textId="4A85E970"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7DE74557" w14:textId="0E5947D4"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2690 MHz</w:t>
            </w:r>
          </w:p>
        </w:tc>
        <w:tc>
          <w:tcPr>
            <w:tcW w:w="850" w:type="dxa"/>
            <w:shd w:val="clear" w:color="auto" w:fill="auto"/>
            <w:vAlign w:val="center"/>
          </w:tcPr>
          <w:p w14:paraId="2C5C200E" w14:textId="12255733"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TDD</w:t>
            </w:r>
          </w:p>
        </w:tc>
      </w:tr>
      <w:tr w:rsidR="00EE0ED8" w:rsidRPr="00621714" w14:paraId="38799B47" w14:textId="77777777" w:rsidTr="007A1370">
        <w:trPr>
          <w:trHeight w:val="225"/>
          <w:jc w:val="center"/>
        </w:trPr>
        <w:tc>
          <w:tcPr>
            <w:tcW w:w="1468" w:type="dxa"/>
            <w:vMerge/>
            <w:vAlign w:val="center"/>
          </w:tcPr>
          <w:p w14:paraId="39964A61"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55B047A0" w14:textId="0642BCBF" w:rsidR="00EE0ED8" w:rsidRPr="00621714" w:rsidRDefault="00EE0ED8" w:rsidP="00EE0ED8">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78</w:t>
            </w:r>
          </w:p>
        </w:tc>
        <w:tc>
          <w:tcPr>
            <w:tcW w:w="1212" w:type="dxa"/>
            <w:shd w:val="clear" w:color="auto" w:fill="auto"/>
          </w:tcPr>
          <w:p w14:paraId="66B89D8A" w14:textId="39E26264"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53809DDC" w14:textId="3CE55C9D"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0834DBE3" w14:textId="461EB50C"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3800 MHz</w:t>
            </w:r>
          </w:p>
        </w:tc>
        <w:tc>
          <w:tcPr>
            <w:tcW w:w="1210" w:type="dxa"/>
            <w:shd w:val="clear" w:color="auto" w:fill="auto"/>
          </w:tcPr>
          <w:p w14:paraId="6EE45A92" w14:textId="2314682D"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49737B57" w14:textId="60ED3F84"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6E4F8C73" w14:textId="08AA9B80"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3800 MHz</w:t>
            </w:r>
          </w:p>
        </w:tc>
        <w:tc>
          <w:tcPr>
            <w:tcW w:w="850" w:type="dxa"/>
            <w:shd w:val="clear" w:color="auto" w:fill="auto"/>
            <w:vAlign w:val="center"/>
          </w:tcPr>
          <w:p w14:paraId="7CCBFB6E" w14:textId="141C2A3C"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5CA5409E" w14:textId="77777777" w:rsidR="00764C94" w:rsidRPr="00621714" w:rsidRDefault="00764C94" w:rsidP="00764C94">
      <w:pPr>
        <w:rPr>
          <w:lang w:eastAsia="ko-KR"/>
        </w:rPr>
      </w:pPr>
    </w:p>
    <w:p w14:paraId="4AACD1BA" w14:textId="7A0BA795" w:rsidR="00764C94" w:rsidRPr="00621714" w:rsidRDefault="00764C94" w:rsidP="00764C94">
      <w:pPr>
        <w:pStyle w:val="Heading3"/>
      </w:pPr>
      <w:bookmarkStart w:id="62" w:name="_Toc25838672"/>
      <w:bookmarkStart w:id="63" w:name="_Toc47371073"/>
      <w:bookmarkStart w:id="64" w:name="_Toc49441244"/>
      <w:bookmarkStart w:id="65" w:name="_Toc56085212"/>
      <w:r>
        <w:t>5.1</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62"/>
      <w:bookmarkEnd w:id="63"/>
      <w:bookmarkEnd w:id="64"/>
      <w:bookmarkEnd w:id="65"/>
    </w:p>
    <w:p w14:paraId="62F6AEB9" w14:textId="234D7447" w:rsidR="00764C94" w:rsidRPr="00621714" w:rsidRDefault="00764C94" w:rsidP="00764C94">
      <w:pPr>
        <w:pStyle w:val="TH"/>
        <w:rPr>
          <w:lang w:eastAsia="zh-CN"/>
        </w:rPr>
      </w:pPr>
      <w:r w:rsidRPr="00621714">
        <w:t xml:space="preserve">Table </w:t>
      </w:r>
      <w:r>
        <w:rPr>
          <w:rFonts w:hint="eastAsia"/>
        </w:rPr>
        <w:t>5.1</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rsidR="009A3B13">
        <w:t>4</w:t>
      </w:r>
      <w:r w:rsidRPr="00621714">
        <w:t>DL inter-band CA</w:t>
      </w:r>
    </w:p>
    <w:tbl>
      <w:tblPr>
        <w:tblW w:w="9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640"/>
        <w:gridCol w:w="555"/>
        <w:gridCol w:w="555"/>
        <w:gridCol w:w="555"/>
        <w:gridCol w:w="555"/>
        <w:gridCol w:w="555"/>
        <w:gridCol w:w="555"/>
        <w:gridCol w:w="555"/>
        <w:gridCol w:w="555"/>
        <w:gridCol w:w="555"/>
        <w:gridCol w:w="555"/>
        <w:gridCol w:w="555"/>
        <w:gridCol w:w="815"/>
      </w:tblGrid>
      <w:tr w:rsidR="00764C94" w:rsidRPr="00621714" w14:paraId="5540E580" w14:textId="77777777" w:rsidTr="007A1370">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2C99ED76" w14:textId="77777777" w:rsidR="00764C94" w:rsidRPr="00621714" w:rsidRDefault="00764C94" w:rsidP="007A1370">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2837A42E"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79A24A28" w14:textId="77777777" w:rsidR="00764C94" w:rsidRPr="00621714" w:rsidRDefault="00764C94" w:rsidP="007A1370">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640" w:type="dxa"/>
            <w:tcBorders>
              <w:top w:val="single" w:sz="4" w:space="0" w:color="auto"/>
              <w:left w:val="single" w:sz="4" w:space="0" w:color="auto"/>
              <w:bottom w:val="single" w:sz="4" w:space="0" w:color="auto"/>
              <w:right w:val="single" w:sz="4" w:space="0" w:color="auto"/>
            </w:tcBorders>
            <w:vAlign w:val="center"/>
          </w:tcPr>
          <w:p w14:paraId="6203CB61" w14:textId="77777777" w:rsidR="00764C94" w:rsidRPr="00621714" w:rsidRDefault="00764C94" w:rsidP="007A1370">
            <w:pPr>
              <w:keepNext/>
              <w:keepLines/>
              <w:spacing w:after="0"/>
              <w:jc w:val="center"/>
              <w:rPr>
                <w:rFonts w:ascii="Arial" w:eastAsia="MS Mincho" w:hAnsi="Arial"/>
                <w:b/>
                <w:sz w:val="18"/>
                <w:lang w:eastAsia="ja-JP"/>
              </w:rPr>
            </w:pPr>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p>
        </w:tc>
        <w:tc>
          <w:tcPr>
            <w:tcW w:w="555" w:type="dxa"/>
            <w:tcBorders>
              <w:top w:val="single" w:sz="4" w:space="0" w:color="auto"/>
              <w:left w:val="single" w:sz="4" w:space="0" w:color="auto"/>
              <w:bottom w:val="single" w:sz="4" w:space="0" w:color="auto"/>
              <w:right w:val="single" w:sz="4" w:space="0" w:color="auto"/>
            </w:tcBorders>
            <w:vAlign w:val="center"/>
          </w:tcPr>
          <w:p w14:paraId="469E22FA"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3BB0A963"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035F094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6FF3486C"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632E4574"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012B547A"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76547DEB"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226FAA0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30DA346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3E18D178"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5928CD12"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0D501BA3" w14:textId="77777777" w:rsidR="00764C94" w:rsidRPr="00621714" w:rsidRDefault="00764C94" w:rsidP="007A1370">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EE0ED8" w:rsidRPr="00621714" w14:paraId="156C26DA" w14:textId="77777777" w:rsidTr="00EE0ED8">
        <w:trPr>
          <w:trHeight w:val="152"/>
          <w:jc w:val="center"/>
        </w:trPr>
        <w:tc>
          <w:tcPr>
            <w:tcW w:w="874" w:type="dxa"/>
            <w:vMerge w:val="restart"/>
            <w:tcBorders>
              <w:top w:val="single" w:sz="4" w:space="0" w:color="auto"/>
              <w:left w:val="single" w:sz="4" w:space="0" w:color="auto"/>
              <w:right w:val="single" w:sz="4" w:space="0" w:color="auto"/>
            </w:tcBorders>
            <w:vAlign w:val="center"/>
          </w:tcPr>
          <w:p w14:paraId="35B13C90" w14:textId="2105AF12"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CA_n3A-n28A-n41A</w:t>
            </w:r>
            <w:r>
              <w:rPr>
                <w:rFonts w:ascii="Arial" w:hAnsi="Arial" w:cs="Arial" w:hint="eastAsia"/>
                <w:sz w:val="18"/>
                <w:szCs w:val="18"/>
                <w:lang w:eastAsia="zh-CN"/>
              </w:rPr>
              <w:t>-n78A</w:t>
            </w:r>
          </w:p>
        </w:tc>
        <w:tc>
          <w:tcPr>
            <w:tcW w:w="567" w:type="dxa"/>
            <w:vMerge w:val="restart"/>
            <w:tcBorders>
              <w:top w:val="single" w:sz="4" w:space="0" w:color="auto"/>
              <w:left w:val="single" w:sz="4" w:space="0" w:color="auto"/>
              <w:right w:val="single" w:sz="4" w:space="0" w:color="auto"/>
            </w:tcBorders>
            <w:vAlign w:val="center"/>
          </w:tcPr>
          <w:p w14:paraId="6B6D2AB7" w14:textId="7219F797" w:rsidR="00EE0ED8" w:rsidRPr="00621714" w:rsidRDefault="00EE0ED8" w:rsidP="00EE0ED8">
            <w:pPr>
              <w:keepNext/>
              <w:keepLines/>
              <w:spacing w:after="0"/>
              <w:jc w:val="center"/>
              <w:rPr>
                <w:rFonts w:ascii="Arial" w:hAnsi="Arial"/>
                <w:sz w:val="18"/>
                <w:szCs w:val="18"/>
                <w:lang w:eastAsia="zh-CN"/>
              </w:rPr>
            </w:pPr>
            <w:r>
              <w:rPr>
                <w:rFonts w:cs="Arial" w:hint="eastAsia"/>
                <w:lang w:eastAsia="zh-CN"/>
              </w:rPr>
              <w:t>-</w:t>
            </w:r>
          </w:p>
        </w:tc>
        <w:tc>
          <w:tcPr>
            <w:tcW w:w="732" w:type="dxa"/>
            <w:vMerge w:val="restart"/>
            <w:tcBorders>
              <w:top w:val="single" w:sz="4" w:space="0" w:color="auto"/>
              <w:left w:val="single" w:sz="4" w:space="0" w:color="auto"/>
              <w:bottom w:val="single" w:sz="4" w:space="0" w:color="auto"/>
              <w:right w:val="single" w:sz="4" w:space="0" w:color="auto"/>
            </w:tcBorders>
            <w:vAlign w:val="center"/>
          </w:tcPr>
          <w:p w14:paraId="560C967B" w14:textId="47D3292B"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3</w:t>
            </w:r>
          </w:p>
        </w:tc>
        <w:tc>
          <w:tcPr>
            <w:tcW w:w="640" w:type="dxa"/>
            <w:tcBorders>
              <w:top w:val="single" w:sz="4" w:space="0" w:color="auto"/>
              <w:left w:val="single" w:sz="4" w:space="0" w:color="auto"/>
              <w:bottom w:val="single" w:sz="4" w:space="0" w:color="auto"/>
              <w:right w:val="single" w:sz="4" w:space="0" w:color="auto"/>
            </w:tcBorders>
          </w:tcPr>
          <w:p w14:paraId="3BF5CB05" w14:textId="0ADF24B3"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5F7A4C97" w14:textId="0C086B5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1D92B86" w14:textId="3A0A529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3679862" w14:textId="390EC22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84DC63D" w14:textId="063BD3A0"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ABAD572" w14:textId="40325919"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C9B5498" w14:textId="6690E1DB"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E0957C8" w14:textId="5F357D3A"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7798A90"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C5C0B5"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7EA61D"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B76F8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
          <w:p w14:paraId="5A3DF1A5" w14:textId="77777777" w:rsidR="00EE0ED8" w:rsidRPr="00621714" w:rsidRDefault="00EE0ED8" w:rsidP="00EE0ED8">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EE0ED8" w:rsidRPr="00621714" w14:paraId="585D65F9" w14:textId="77777777" w:rsidTr="00EE0ED8">
        <w:trPr>
          <w:trHeight w:val="152"/>
          <w:jc w:val="center"/>
        </w:trPr>
        <w:tc>
          <w:tcPr>
            <w:tcW w:w="874" w:type="dxa"/>
            <w:vMerge/>
            <w:tcBorders>
              <w:left w:val="single" w:sz="4" w:space="0" w:color="auto"/>
              <w:right w:val="single" w:sz="4" w:space="0" w:color="auto"/>
            </w:tcBorders>
            <w:vAlign w:val="center"/>
          </w:tcPr>
          <w:p w14:paraId="711B3FDA"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3D6D730D" w14:textId="77777777" w:rsidR="00EE0ED8" w:rsidRPr="00621714" w:rsidRDefault="00EE0ED8" w:rsidP="00EE0ED8">
            <w:pPr>
              <w:keepNext/>
              <w:keepLines/>
              <w:jc w:val="center"/>
              <w:rPr>
                <w:rFonts w:ascii="Arial" w:eastAsia="MS Mincho" w:hAnsi="Arial"/>
                <w:sz w:val="18"/>
                <w:szCs w:val="18"/>
                <w:lang w:eastAsia="ja-JP"/>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2AE38015"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4B56E9B" w14:textId="2D8FA4D8"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6F612D5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E1628C4" w14:textId="54B90DF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326DB45" w14:textId="5A59748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4B6A77A" w14:textId="34D92B6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E43E31E" w14:textId="0A63C52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6CA9AD" w14:textId="308F006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CB61908" w14:textId="790F085E"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EB10D0"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F0CB49"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B3938C"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304E81" w14:textId="77777777" w:rsidR="00EE0ED8" w:rsidRPr="00621714" w:rsidRDefault="00EE0ED8" w:rsidP="00EE0ED8">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5040933D" w14:textId="77777777" w:rsidR="00EE0ED8" w:rsidRPr="00621714" w:rsidRDefault="00EE0ED8" w:rsidP="00EE0ED8">
            <w:pPr>
              <w:keepNext/>
              <w:keepLines/>
              <w:jc w:val="center"/>
              <w:rPr>
                <w:rFonts w:ascii="Arial" w:eastAsia="MS Mincho" w:hAnsi="Arial"/>
                <w:sz w:val="18"/>
                <w:szCs w:val="18"/>
                <w:lang w:eastAsia="ja-JP"/>
              </w:rPr>
            </w:pPr>
          </w:p>
        </w:tc>
      </w:tr>
      <w:tr w:rsidR="00EE0ED8" w:rsidRPr="00621714" w14:paraId="55EDE215" w14:textId="77777777" w:rsidTr="00EE0ED8">
        <w:trPr>
          <w:trHeight w:val="152"/>
          <w:jc w:val="center"/>
        </w:trPr>
        <w:tc>
          <w:tcPr>
            <w:tcW w:w="874" w:type="dxa"/>
            <w:vMerge/>
            <w:tcBorders>
              <w:left w:val="single" w:sz="4" w:space="0" w:color="auto"/>
              <w:right w:val="single" w:sz="4" w:space="0" w:color="auto"/>
            </w:tcBorders>
            <w:vAlign w:val="center"/>
          </w:tcPr>
          <w:p w14:paraId="121DE0FE"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1F4D3A74" w14:textId="77777777" w:rsidR="00EE0ED8" w:rsidRPr="00621714" w:rsidRDefault="00EE0ED8" w:rsidP="00EE0ED8">
            <w:pPr>
              <w:keepNext/>
              <w:keepLines/>
              <w:jc w:val="center"/>
              <w:rPr>
                <w:rFonts w:ascii="Arial" w:eastAsia="MS Mincho" w:hAnsi="Arial"/>
                <w:sz w:val="18"/>
                <w:szCs w:val="18"/>
                <w:lang w:eastAsia="ja-JP"/>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70C8473C"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E61B37F" w14:textId="7AB3C6AF"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52FDBC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80FA740" w14:textId="75F3EA4A"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903E68" w14:textId="29701E0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7B6F4CC" w14:textId="4D3CEA3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DA07DB" w14:textId="34F1A9CD"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76C3CEB" w14:textId="360C004E"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E69CD7A" w14:textId="05747A38"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BFC8D72"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CB3D3C"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9F8F313"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91F64C" w14:textId="77777777" w:rsidR="00EE0ED8" w:rsidRPr="00621714" w:rsidRDefault="00EE0ED8" w:rsidP="00EE0ED8">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60A285A5" w14:textId="77777777" w:rsidR="00EE0ED8" w:rsidRPr="00621714" w:rsidRDefault="00EE0ED8" w:rsidP="00EE0ED8">
            <w:pPr>
              <w:keepNext/>
              <w:keepLines/>
              <w:jc w:val="center"/>
              <w:rPr>
                <w:rFonts w:ascii="Arial" w:eastAsia="MS Mincho" w:hAnsi="Arial"/>
                <w:sz w:val="18"/>
                <w:szCs w:val="18"/>
                <w:lang w:eastAsia="ja-JP"/>
              </w:rPr>
            </w:pPr>
          </w:p>
        </w:tc>
      </w:tr>
      <w:tr w:rsidR="00EE0ED8" w:rsidRPr="00621714" w14:paraId="09086642" w14:textId="77777777" w:rsidTr="00EE0ED8">
        <w:trPr>
          <w:trHeight w:val="165"/>
          <w:jc w:val="center"/>
        </w:trPr>
        <w:tc>
          <w:tcPr>
            <w:tcW w:w="874" w:type="dxa"/>
            <w:vMerge/>
            <w:tcBorders>
              <w:left w:val="single" w:sz="4" w:space="0" w:color="auto"/>
              <w:right w:val="single" w:sz="4" w:space="0" w:color="auto"/>
            </w:tcBorders>
            <w:vAlign w:val="center"/>
          </w:tcPr>
          <w:p w14:paraId="220722FC"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06D5F1D8"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top w:val="single" w:sz="4" w:space="0" w:color="auto"/>
              <w:left w:val="single" w:sz="4" w:space="0" w:color="auto"/>
              <w:bottom w:val="single" w:sz="4" w:space="0" w:color="auto"/>
              <w:right w:val="single" w:sz="4" w:space="0" w:color="auto"/>
            </w:tcBorders>
            <w:vAlign w:val="center"/>
          </w:tcPr>
          <w:p w14:paraId="58ABAC35" w14:textId="1626442E"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28</w:t>
            </w:r>
          </w:p>
        </w:tc>
        <w:tc>
          <w:tcPr>
            <w:tcW w:w="640" w:type="dxa"/>
            <w:tcBorders>
              <w:top w:val="single" w:sz="4" w:space="0" w:color="auto"/>
              <w:left w:val="single" w:sz="4" w:space="0" w:color="auto"/>
              <w:bottom w:val="single" w:sz="4" w:space="0" w:color="auto"/>
              <w:right w:val="single" w:sz="4" w:space="0" w:color="auto"/>
            </w:tcBorders>
          </w:tcPr>
          <w:p w14:paraId="4CFA44B2" w14:textId="551251CE" w:rsidR="00EE0ED8" w:rsidRPr="00621714" w:rsidRDefault="00EE0ED8" w:rsidP="00EE0ED8">
            <w:pPr>
              <w:keepNext/>
              <w:keepLines/>
              <w:spacing w:after="0"/>
              <w:jc w:val="center"/>
              <w:rPr>
                <w:rFonts w:ascii="Arial" w:eastAsia="MS Mincho" w:hAnsi="Arial"/>
                <w:sz w:val="18"/>
                <w:szCs w:val="18"/>
                <w:lang w:eastAsia="zh-CN"/>
              </w:rPr>
            </w:pPr>
            <w:r>
              <w:rPr>
                <w:rFonts w:cs="Arial"/>
              </w:rPr>
              <w:t>15</w:t>
            </w:r>
          </w:p>
        </w:tc>
        <w:tc>
          <w:tcPr>
            <w:tcW w:w="555" w:type="dxa"/>
            <w:tcBorders>
              <w:top w:val="single" w:sz="4" w:space="0" w:color="auto"/>
              <w:left w:val="single" w:sz="4" w:space="0" w:color="auto"/>
              <w:bottom w:val="single" w:sz="4" w:space="0" w:color="auto"/>
              <w:right w:val="single" w:sz="4" w:space="0" w:color="auto"/>
            </w:tcBorders>
            <w:vAlign w:val="center"/>
          </w:tcPr>
          <w:p w14:paraId="382A3988" w14:textId="219635B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6EDDA37" w14:textId="1A98857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D95895" w14:textId="68456FC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628157D" w14:textId="4ADE636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ACD093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6E774A6" w14:textId="50979FF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872CCD5"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2900FE"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B17BC2F"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9B1B7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17A37AA" w14:textId="77777777" w:rsidR="00EE0ED8" w:rsidRPr="00621714" w:rsidRDefault="00EE0ED8" w:rsidP="00EE0ED8">
            <w:pPr>
              <w:pStyle w:val="TAC"/>
              <w:rPr>
                <w:rFonts w:eastAsia="Yu Mincho"/>
                <w:szCs w:val="18"/>
              </w:rPr>
            </w:pPr>
          </w:p>
        </w:tc>
        <w:tc>
          <w:tcPr>
            <w:tcW w:w="815" w:type="dxa"/>
            <w:vMerge/>
            <w:tcBorders>
              <w:left w:val="single" w:sz="4" w:space="0" w:color="auto"/>
              <w:right w:val="single" w:sz="4" w:space="0" w:color="auto"/>
            </w:tcBorders>
            <w:vAlign w:val="center"/>
          </w:tcPr>
          <w:p w14:paraId="78B669DE"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46F5DA3C" w14:textId="77777777" w:rsidTr="00EE0ED8">
        <w:trPr>
          <w:trHeight w:val="36"/>
          <w:jc w:val="center"/>
        </w:trPr>
        <w:tc>
          <w:tcPr>
            <w:tcW w:w="874" w:type="dxa"/>
            <w:vMerge/>
            <w:tcBorders>
              <w:left w:val="single" w:sz="4" w:space="0" w:color="auto"/>
              <w:right w:val="single" w:sz="4" w:space="0" w:color="auto"/>
            </w:tcBorders>
            <w:vAlign w:val="center"/>
          </w:tcPr>
          <w:p w14:paraId="2247A827"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320AA028" w14:textId="77777777" w:rsidR="00EE0ED8" w:rsidRPr="00621714" w:rsidRDefault="00EE0ED8" w:rsidP="00EE0ED8">
            <w:pPr>
              <w:keepNext/>
              <w:keepLines/>
              <w:jc w:val="center"/>
              <w:rPr>
                <w:rFonts w:ascii="Arial" w:eastAsia="MS Mincho" w:hAnsi="Arial"/>
                <w:sz w:val="18"/>
                <w:szCs w:val="18"/>
                <w:lang w:eastAsia="zh-CN"/>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5CAEFD04"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402D5E2A" w14:textId="3AD93569" w:rsidR="00EE0ED8" w:rsidRPr="00621714" w:rsidRDefault="00EE0ED8" w:rsidP="00EE0ED8">
            <w:pPr>
              <w:keepNext/>
              <w:keepLines/>
              <w:spacing w:after="0"/>
              <w:jc w:val="center"/>
              <w:rPr>
                <w:rFonts w:ascii="Arial" w:eastAsia="MS Mincho" w:hAnsi="Arial"/>
                <w:sz w:val="18"/>
                <w:szCs w:val="18"/>
                <w:lang w:eastAsia="zh-CN"/>
              </w:rPr>
            </w:pPr>
            <w:r>
              <w:rPr>
                <w:rFonts w:cs="Arial"/>
              </w:rPr>
              <w:t>30</w:t>
            </w:r>
          </w:p>
        </w:tc>
        <w:tc>
          <w:tcPr>
            <w:tcW w:w="555" w:type="dxa"/>
            <w:tcBorders>
              <w:top w:val="single" w:sz="4" w:space="0" w:color="auto"/>
              <w:left w:val="single" w:sz="4" w:space="0" w:color="auto"/>
              <w:bottom w:val="single" w:sz="4" w:space="0" w:color="auto"/>
              <w:right w:val="single" w:sz="4" w:space="0" w:color="auto"/>
            </w:tcBorders>
            <w:vAlign w:val="center"/>
          </w:tcPr>
          <w:p w14:paraId="278257B0"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E6ABA07" w14:textId="5B1DEB2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6F7622" w14:textId="25D3D04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213DD28" w14:textId="49EAE13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180319"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73BBF6F" w14:textId="52CF64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A2BC7C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9C484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8DB8F7"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FDA829"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B28EADB"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6BC6DC14"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0D58B28F" w14:textId="77777777" w:rsidTr="00EE0ED8">
        <w:trPr>
          <w:trHeight w:val="149"/>
          <w:jc w:val="center"/>
        </w:trPr>
        <w:tc>
          <w:tcPr>
            <w:tcW w:w="874" w:type="dxa"/>
            <w:vMerge/>
            <w:tcBorders>
              <w:left w:val="single" w:sz="4" w:space="0" w:color="auto"/>
              <w:right w:val="single" w:sz="4" w:space="0" w:color="auto"/>
            </w:tcBorders>
            <w:vAlign w:val="center"/>
          </w:tcPr>
          <w:p w14:paraId="60C20A15"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0F09C31D" w14:textId="77777777" w:rsidR="00EE0ED8" w:rsidRPr="00621714" w:rsidRDefault="00EE0ED8" w:rsidP="00EE0ED8">
            <w:pPr>
              <w:keepNext/>
              <w:keepLines/>
              <w:jc w:val="center"/>
              <w:rPr>
                <w:rFonts w:ascii="Arial" w:eastAsia="MS Mincho" w:hAnsi="Arial"/>
                <w:sz w:val="18"/>
                <w:szCs w:val="18"/>
                <w:lang w:eastAsia="zh-CN"/>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048EF034"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7AA1A4FF" w14:textId="39E2D45D" w:rsidR="00EE0ED8" w:rsidRPr="00621714" w:rsidRDefault="00EE0ED8" w:rsidP="00EE0ED8">
            <w:pPr>
              <w:keepNext/>
              <w:keepLines/>
              <w:spacing w:after="0"/>
              <w:jc w:val="center"/>
              <w:rPr>
                <w:rFonts w:ascii="Arial" w:eastAsia="MS Mincho" w:hAnsi="Arial"/>
                <w:sz w:val="18"/>
                <w:szCs w:val="18"/>
                <w:lang w:eastAsia="zh-CN"/>
              </w:rPr>
            </w:pPr>
            <w:r>
              <w:rPr>
                <w:rFonts w:cs="Arial"/>
              </w:rPr>
              <w:t>60</w:t>
            </w:r>
          </w:p>
        </w:tc>
        <w:tc>
          <w:tcPr>
            <w:tcW w:w="555" w:type="dxa"/>
            <w:tcBorders>
              <w:top w:val="single" w:sz="4" w:space="0" w:color="auto"/>
              <w:left w:val="single" w:sz="4" w:space="0" w:color="auto"/>
              <w:bottom w:val="single" w:sz="4" w:space="0" w:color="auto"/>
              <w:right w:val="single" w:sz="4" w:space="0" w:color="auto"/>
            </w:tcBorders>
            <w:vAlign w:val="center"/>
          </w:tcPr>
          <w:p w14:paraId="2643CDF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42266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C8C9F7"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F8BC35"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590EE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9E737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C150A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3F48F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DF1E1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91796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AEBF8C2"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69B2D9C1"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496FAB9A" w14:textId="77777777" w:rsidTr="00EE0ED8">
        <w:trPr>
          <w:trHeight w:val="149"/>
          <w:jc w:val="center"/>
        </w:trPr>
        <w:tc>
          <w:tcPr>
            <w:tcW w:w="874" w:type="dxa"/>
            <w:vMerge/>
            <w:tcBorders>
              <w:left w:val="single" w:sz="4" w:space="0" w:color="auto"/>
              <w:right w:val="single" w:sz="4" w:space="0" w:color="auto"/>
            </w:tcBorders>
            <w:vAlign w:val="center"/>
          </w:tcPr>
          <w:p w14:paraId="1EC6CB9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B7CA603"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top w:val="single" w:sz="4" w:space="0" w:color="auto"/>
              <w:left w:val="single" w:sz="4" w:space="0" w:color="auto"/>
              <w:right w:val="single" w:sz="4" w:space="0" w:color="auto"/>
            </w:tcBorders>
            <w:vAlign w:val="center"/>
          </w:tcPr>
          <w:p w14:paraId="07F9923E" w14:textId="000AEA90"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n41</w:t>
            </w:r>
          </w:p>
        </w:tc>
        <w:tc>
          <w:tcPr>
            <w:tcW w:w="640" w:type="dxa"/>
            <w:tcBorders>
              <w:top w:val="single" w:sz="4" w:space="0" w:color="auto"/>
              <w:left w:val="single" w:sz="4" w:space="0" w:color="auto"/>
              <w:bottom w:val="single" w:sz="4" w:space="0" w:color="auto"/>
              <w:right w:val="single" w:sz="4" w:space="0" w:color="auto"/>
            </w:tcBorders>
            <w:vAlign w:val="center"/>
          </w:tcPr>
          <w:p w14:paraId="0C6BFD23" w14:textId="3DD5576D"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5DAEC6D"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AACDABA" w14:textId="363B2B8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44FF633" w14:textId="1702E40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AA4DA31" w14:textId="64F249D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153779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A1EF9ED" w14:textId="3E079585"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166C36E" w14:textId="43FFF60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E640DA1" w14:textId="4D8EDEF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6BBBF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16005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E16EF54" w14:textId="77777777" w:rsidR="00EE0ED8" w:rsidRPr="00621714" w:rsidRDefault="00EE0ED8" w:rsidP="00EE0ED8">
            <w:pPr>
              <w:pStyle w:val="TAC"/>
              <w:rPr>
                <w:rFonts w:eastAsia="Yu Mincho"/>
                <w:szCs w:val="18"/>
              </w:rPr>
            </w:pPr>
          </w:p>
        </w:tc>
        <w:tc>
          <w:tcPr>
            <w:tcW w:w="815" w:type="dxa"/>
            <w:vMerge/>
            <w:tcBorders>
              <w:left w:val="single" w:sz="4" w:space="0" w:color="auto"/>
              <w:right w:val="single" w:sz="4" w:space="0" w:color="auto"/>
            </w:tcBorders>
            <w:vAlign w:val="center"/>
          </w:tcPr>
          <w:p w14:paraId="60E8436E"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605AC993" w14:textId="77777777" w:rsidTr="00EE0ED8">
        <w:trPr>
          <w:trHeight w:val="149"/>
          <w:jc w:val="center"/>
        </w:trPr>
        <w:tc>
          <w:tcPr>
            <w:tcW w:w="874" w:type="dxa"/>
            <w:vMerge/>
            <w:tcBorders>
              <w:left w:val="single" w:sz="4" w:space="0" w:color="auto"/>
              <w:right w:val="single" w:sz="4" w:space="0" w:color="auto"/>
            </w:tcBorders>
            <w:vAlign w:val="center"/>
          </w:tcPr>
          <w:p w14:paraId="5C170836"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AA2F49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588DC05C"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51196728" w14:textId="3C87C485"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6974C49"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55675CC" w14:textId="082173D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0F1CE73" w14:textId="066522F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78A0C96" w14:textId="70FA67B7"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611A52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FA31D2" w14:textId="5169D47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2561EE7" w14:textId="64088BC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CEC670C" w14:textId="36E84EF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43A1D30" w14:textId="092AB1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47E8E96"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0630C34C" w14:textId="45E0A0B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17C0F3EF"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1D7BCA95" w14:textId="77777777" w:rsidTr="00EE0ED8">
        <w:trPr>
          <w:trHeight w:val="149"/>
          <w:jc w:val="center"/>
        </w:trPr>
        <w:tc>
          <w:tcPr>
            <w:tcW w:w="874" w:type="dxa"/>
            <w:vMerge/>
            <w:tcBorders>
              <w:left w:val="single" w:sz="4" w:space="0" w:color="auto"/>
              <w:right w:val="single" w:sz="4" w:space="0" w:color="auto"/>
            </w:tcBorders>
            <w:vAlign w:val="center"/>
          </w:tcPr>
          <w:p w14:paraId="15F3FD9F"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C5581D8"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07632772"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01ECEA14" w14:textId="3F8AF437"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8DCB470"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6032F37" w14:textId="740BD41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3372B93" w14:textId="04D3784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68F4AAA" w14:textId="3FB914A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23058A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3C65ABC" w14:textId="3A59351D"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B93A435" w14:textId="0B575E1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A0F4AC9" w14:textId="31C1A047"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7B4F071" w14:textId="6C2E8A4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378D65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DC3F01F" w14:textId="507C82E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00DF9C4C"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6956A522" w14:textId="77777777" w:rsidTr="00EE0ED8">
        <w:trPr>
          <w:trHeight w:val="149"/>
          <w:jc w:val="center"/>
        </w:trPr>
        <w:tc>
          <w:tcPr>
            <w:tcW w:w="874" w:type="dxa"/>
            <w:vMerge/>
            <w:tcBorders>
              <w:left w:val="single" w:sz="4" w:space="0" w:color="auto"/>
              <w:right w:val="single" w:sz="4" w:space="0" w:color="auto"/>
            </w:tcBorders>
            <w:vAlign w:val="center"/>
          </w:tcPr>
          <w:p w14:paraId="3B52DAD7"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4A24F55"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left w:val="single" w:sz="4" w:space="0" w:color="auto"/>
              <w:right w:val="single" w:sz="4" w:space="0" w:color="auto"/>
            </w:tcBorders>
            <w:vAlign w:val="center"/>
          </w:tcPr>
          <w:p w14:paraId="11CA58EE" w14:textId="50C7A9E9"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78</w:t>
            </w:r>
          </w:p>
        </w:tc>
        <w:tc>
          <w:tcPr>
            <w:tcW w:w="640" w:type="dxa"/>
            <w:tcBorders>
              <w:top w:val="single" w:sz="4" w:space="0" w:color="auto"/>
              <w:left w:val="single" w:sz="4" w:space="0" w:color="auto"/>
              <w:bottom w:val="single" w:sz="4" w:space="0" w:color="auto"/>
              <w:right w:val="single" w:sz="4" w:space="0" w:color="auto"/>
            </w:tcBorders>
            <w:vAlign w:val="center"/>
          </w:tcPr>
          <w:p w14:paraId="1AC26F6A" w14:textId="16CE37DF"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038FDE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570D924" w14:textId="0EB4653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546EE3B" w14:textId="399BD38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2E1118" w14:textId="2A0EFF7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B52A06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DFA134" w14:textId="1C6B6A20"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D37F3F3" w14:textId="5FD304B2"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69683A1" w14:textId="3D680DE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7445C80"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9D905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5BB80EE8"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3F20D34A"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2C3A5E06" w14:textId="77777777" w:rsidTr="00EE0ED8">
        <w:trPr>
          <w:trHeight w:val="149"/>
          <w:jc w:val="center"/>
        </w:trPr>
        <w:tc>
          <w:tcPr>
            <w:tcW w:w="874" w:type="dxa"/>
            <w:vMerge/>
            <w:tcBorders>
              <w:left w:val="single" w:sz="4" w:space="0" w:color="auto"/>
              <w:right w:val="single" w:sz="4" w:space="0" w:color="auto"/>
            </w:tcBorders>
            <w:vAlign w:val="center"/>
          </w:tcPr>
          <w:p w14:paraId="3C09EEBB"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4184C8E"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133DCE83"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452832C9" w14:textId="004232E4"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2310F87"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F2D84F6" w14:textId="1F720CA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529FD2" w14:textId="755B9D9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CC9F595" w14:textId="56B94B3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ADF3B1C" w14:textId="1D86B6E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0EB5CE5" w14:textId="54245BF1"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05767C0" w14:textId="11E80F1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4341130" w14:textId="0E976D00"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C84149D" w14:textId="623D60B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2178B06" w14:textId="67B3D312"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tcPr>
          <w:p w14:paraId="3C3D43AA" w14:textId="78B5592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1559AC79"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0C9E98A6" w14:textId="77777777" w:rsidTr="00EE0ED8">
        <w:trPr>
          <w:trHeight w:val="149"/>
          <w:jc w:val="center"/>
        </w:trPr>
        <w:tc>
          <w:tcPr>
            <w:tcW w:w="874" w:type="dxa"/>
            <w:vMerge/>
            <w:tcBorders>
              <w:left w:val="single" w:sz="4" w:space="0" w:color="auto"/>
              <w:bottom w:val="single" w:sz="4" w:space="0" w:color="auto"/>
              <w:right w:val="single" w:sz="4" w:space="0" w:color="auto"/>
            </w:tcBorders>
            <w:vAlign w:val="center"/>
          </w:tcPr>
          <w:p w14:paraId="4351F2ED"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39E13AFA"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bottom w:val="single" w:sz="4" w:space="0" w:color="auto"/>
              <w:right w:val="single" w:sz="4" w:space="0" w:color="auto"/>
            </w:tcBorders>
            <w:vAlign w:val="center"/>
          </w:tcPr>
          <w:p w14:paraId="10A04A3C"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704CA939" w14:textId="06A7163F"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804F035"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0800EE1" w14:textId="2511AA6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BC77740" w14:textId="31C41DA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E369DDB" w14:textId="4BB21B0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052A410" w14:textId="0AC4D9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D6CDAEC" w14:textId="3CD14A6C"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41752CC" w14:textId="4420D6D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D02564" w14:textId="3ADEEC7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5373988" w14:textId="1523775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2A6E5D4" w14:textId="0CA5143A"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tcPr>
          <w:p w14:paraId="67CBE488" w14:textId="3405B895" w:rsidR="00EE0ED8" w:rsidRPr="00621714" w:rsidRDefault="00EE0ED8" w:rsidP="00EE0ED8">
            <w:pPr>
              <w:pStyle w:val="TAC"/>
              <w:rPr>
                <w:szCs w:val="18"/>
                <w:lang w:eastAsia="zh-CN"/>
              </w:rPr>
            </w:pPr>
            <w:r>
              <w:rPr>
                <w:szCs w:val="18"/>
              </w:rPr>
              <w:t>Yes</w:t>
            </w:r>
          </w:p>
        </w:tc>
        <w:tc>
          <w:tcPr>
            <w:tcW w:w="815" w:type="dxa"/>
            <w:vMerge/>
            <w:tcBorders>
              <w:left w:val="single" w:sz="4" w:space="0" w:color="auto"/>
              <w:bottom w:val="single" w:sz="4" w:space="0" w:color="auto"/>
              <w:right w:val="single" w:sz="4" w:space="0" w:color="auto"/>
            </w:tcBorders>
            <w:vAlign w:val="center"/>
          </w:tcPr>
          <w:p w14:paraId="140B328A" w14:textId="77777777" w:rsidR="00EE0ED8" w:rsidRPr="00621714" w:rsidRDefault="00EE0ED8" w:rsidP="00EE0ED8">
            <w:pPr>
              <w:keepNext/>
              <w:keepLines/>
              <w:spacing w:after="0"/>
              <w:jc w:val="center"/>
              <w:rPr>
                <w:rFonts w:ascii="Arial" w:eastAsia="MS Mincho" w:hAnsi="Arial"/>
                <w:sz w:val="18"/>
                <w:szCs w:val="18"/>
                <w:lang w:eastAsia="zh-CN"/>
              </w:rPr>
            </w:pPr>
          </w:p>
        </w:tc>
      </w:tr>
    </w:tbl>
    <w:p w14:paraId="311767BC" w14:textId="77777777" w:rsidR="00764C94" w:rsidRPr="00621714" w:rsidRDefault="00764C94" w:rsidP="00764C94">
      <w:pPr>
        <w:rPr>
          <w:lang w:eastAsia="ko-KR"/>
        </w:rPr>
      </w:pPr>
    </w:p>
    <w:p w14:paraId="69F35FB6" w14:textId="77777777" w:rsidR="00764C94" w:rsidRPr="00621714" w:rsidRDefault="00764C94" w:rsidP="00764C94">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5D052A73" w14:textId="1AA51CD0" w:rsidR="00764C94" w:rsidRPr="00621714" w:rsidRDefault="00764C94" w:rsidP="00764C94">
      <w:pPr>
        <w:pStyle w:val="Heading3"/>
      </w:pPr>
      <w:bookmarkStart w:id="66" w:name="_Toc25838674"/>
      <w:bookmarkStart w:id="67" w:name="_Toc47371075"/>
      <w:bookmarkStart w:id="68" w:name="_Toc49441245"/>
      <w:bookmarkStart w:id="69" w:name="_Toc56085213"/>
      <w:r>
        <w:t>5.1</w:t>
      </w:r>
      <w:r w:rsidRPr="00621714">
        <w:t>.</w:t>
      </w:r>
      <w:r w:rsidR="009A3B13">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66"/>
      <w:bookmarkEnd w:id="67"/>
      <w:bookmarkEnd w:id="68"/>
      <w:bookmarkEnd w:id="69"/>
    </w:p>
    <w:p w14:paraId="2A3A675A" w14:textId="700CE244" w:rsidR="00764C94" w:rsidRPr="00621714" w:rsidRDefault="001F1018" w:rsidP="00764C94">
      <w:pPr>
        <w:rPr>
          <w:lang w:eastAsia="zh-CN"/>
        </w:rPr>
      </w:pPr>
      <w:r>
        <w:rPr>
          <w:color w:val="000000"/>
        </w:rPr>
        <w:t xml:space="preserve">For </w:t>
      </w:r>
      <w:r>
        <w:rPr>
          <w:rFonts w:hint="eastAsia"/>
          <w:color w:val="000000"/>
          <w:lang w:eastAsia="zh-CN"/>
        </w:rPr>
        <w:t>four</w:t>
      </w:r>
      <w:r>
        <w:rPr>
          <w:color w:val="000000"/>
        </w:rPr>
        <w:t xml:space="preserve"> DLs of</w:t>
      </w:r>
      <w:r>
        <w:rPr>
          <w:color w:val="000000"/>
          <w:lang w:eastAsia="zh-CN"/>
        </w:rPr>
        <w:t xml:space="preserve"> </w:t>
      </w:r>
      <w:r>
        <w:rPr>
          <w:color w:val="000000"/>
        </w:rPr>
        <w:t>Band</w:t>
      </w:r>
      <w:r>
        <w:rPr>
          <w:rFonts w:hint="eastAsia"/>
          <w:color w:val="000000"/>
          <w:lang w:eastAsia="zh-CN"/>
        </w:rPr>
        <w:t xml:space="preserve"> n3</w:t>
      </w:r>
      <w:r>
        <w:rPr>
          <w:color w:val="000000"/>
          <w:lang w:eastAsia="zh-CN"/>
        </w:rPr>
        <w:t xml:space="preserve">, </w:t>
      </w:r>
      <w:r>
        <w:rPr>
          <w:rFonts w:hint="eastAsia"/>
          <w:color w:val="000000"/>
          <w:lang w:eastAsia="zh-CN"/>
        </w:rPr>
        <w:t>n</w:t>
      </w:r>
      <w:r>
        <w:rPr>
          <w:color w:val="000000"/>
          <w:lang w:eastAsia="zh-CN"/>
        </w:rPr>
        <w:t>28</w:t>
      </w:r>
      <w:r>
        <w:rPr>
          <w:rFonts w:hint="eastAsia"/>
          <w:color w:val="000000"/>
          <w:lang w:eastAsia="zh-CN"/>
        </w:rPr>
        <w:t>,</w:t>
      </w:r>
      <w:r>
        <w:rPr>
          <w:color w:val="000000"/>
        </w:rPr>
        <w:t xml:space="preserve"> </w:t>
      </w:r>
      <w:r>
        <w:rPr>
          <w:rFonts w:hint="eastAsia"/>
          <w:color w:val="000000"/>
          <w:lang w:eastAsia="zh-CN"/>
        </w:rPr>
        <w:t>n41and n78</w:t>
      </w:r>
      <w:r>
        <w:rPr>
          <w:color w:val="000000"/>
          <w:lang w:eastAsia="zh-CN"/>
        </w:rPr>
        <w:t xml:space="preserve">, </w:t>
      </w:r>
      <w:r>
        <w:rPr>
          <w:lang w:eastAsia="zh-CN"/>
        </w:rPr>
        <w:t>t</w:t>
      </w:r>
      <w:r>
        <w:rPr>
          <w:rFonts w:hint="eastAsia"/>
          <w:lang w:eastAsia="zh-CN"/>
        </w:rPr>
        <w:t xml:space="preserve">he same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for DC_</w:t>
      </w:r>
      <w:r>
        <w:rPr>
          <w:lang w:eastAsia="zh-CN"/>
        </w:rPr>
        <w:t>3</w:t>
      </w:r>
      <w:r>
        <w:rPr>
          <w:rFonts w:hint="eastAsia"/>
          <w:lang w:eastAsia="zh-CN"/>
        </w:rPr>
        <w:t>-</w:t>
      </w:r>
      <w:r>
        <w:rPr>
          <w:lang w:eastAsia="zh-CN"/>
        </w:rPr>
        <w:t>28</w:t>
      </w:r>
      <w:r>
        <w:rPr>
          <w:rFonts w:hint="eastAsia"/>
          <w:lang w:eastAsia="zh-CN"/>
        </w:rPr>
        <w:t>-41_n78 are used as below</w:t>
      </w:r>
      <w:r>
        <w:t>.</w:t>
      </w:r>
      <w:r w:rsidR="00764C94" w:rsidRPr="00621714">
        <w:rPr>
          <w:rFonts w:hint="eastAsia"/>
          <w:lang w:eastAsia="zh-CN"/>
        </w:rPr>
        <w:t>.</w:t>
      </w:r>
    </w:p>
    <w:p w14:paraId="1D9BBEEA" w14:textId="71BF594E" w:rsidR="00764C94" w:rsidRPr="00621714" w:rsidRDefault="00764C94" w:rsidP="00764C94">
      <w:pPr>
        <w:pStyle w:val="TH"/>
        <w:rPr>
          <w:lang w:eastAsia="zh-CN"/>
        </w:rPr>
      </w:pPr>
      <w:r w:rsidRPr="00621714">
        <w:t xml:space="preserve">Table </w:t>
      </w:r>
      <w:r>
        <w:t>5.1</w:t>
      </w:r>
      <w:r w:rsidRPr="00621714">
        <w:t>.</w:t>
      </w:r>
      <w:r w:rsidR="009A3B13">
        <w:t>3</w:t>
      </w:r>
      <w:r w:rsidRPr="00621714">
        <w:rPr>
          <w:rFonts w:hint="eastAsia"/>
        </w:rPr>
        <w:t>-</w:t>
      </w:r>
      <w:r w:rsidRPr="00621714">
        <w:t>1: ΔTIB,c</w:t>
      </w:r>
      <w:r w:rsidRPr="00621714">
        <w:rPr>
          <w:rFonts w:hint="eastAsia"/>
        </w:rPr>
        <w:t xml:space="preserve"> for </w:t>
      </w:r>
      <w:r w:rsidR="009A3B13">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764C94" w:rsidRPr="00621714" w14:paraId="5D03BC5F"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AF7DAF7"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1982C45" w14:textId="77777777" w:rsidR="00764C94" w:rsidRPr="00621714" w:rsidRDefault="00764C94" w:rsidP="007A1370">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5E71455"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1F1018" w:rsidRPr="00621714" w14:paraId="25D4B83E" w14:textId="77777777" w:rsidTr="007A1370">
        <w:trPr>
          <w:tblHeader/>
          <w:jc w:val="center"/>
        </w:trPr>
        <w:tc>
          <w:tcPr>
            <w:tcW w:w="1535" w:type="dxa"/>
            <w:vMerge w:val="restart"/>
            <w:tcBorders>
              <w:top w:val="single" w:sz="4" w:space="0" w:color="auto"/>
              <w:left w:val="single" w:sz="4" w:space="0" w:color="auto"/>
              <w:right w:val="single" w:sz="4" w:space="0" w:color="auto"/>
            </w:tcBorders>
            <w:vAlign w:val="center"/>
          </w:tcPr>
          <w:p w14:paraId="083799A1" w14:textId="7FCDE60D" w:rsidR="001F1018" w:rsidRPr="009A3B13" w:rsidRDefault="001F1018" w:rsidP="001F1018">
            <w:pPr>
              <w:keepNext/>
              <w:keepLines/>
              <w:spacing w:after="0"/>
              <w:jc w:val="center"/>
              <w:rPr>
                <w:rFonts w:ascii="Arial" w:eastAsia="SimSun" w:hAnsi="Arial"/>
                <w:b/>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n41-n78</w:t>
            </w:r>
          </w:p>
        </w:tc>
        <w:tc>
          <w:tcPr>
            <w:tcW w:w="2049" w:type="dxa"/>
            <w:tcBorders>
              <w:top w:val="single" w:sz="4" w:space="0" w:color="auto"/>
              <w:left w:val="single" w:sz="4" w:space="0" w:color="auto"/>
              <w:bottom w:val="single" w:sz="4" w:space="0" w:color="auto"/>
              <w:right w:val="single" w:sz="4" w:space="0" w:color="auto"/>
            </w:tcBorders>
            <w:vAlign w:val="center"/>
          </w:tcPr>
          <w:p w14:paraId="580D5F13" w14:textId="1A3B79DB"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14052E7A" w14:textId="267B1971" w:rsidR="001F1018" w:rsidRPr="00621714" w:rsidRDefault="001F1018" w:rsidP="001F1018">
            <w:pPr>
              <w:keepNext/>
              <w:keepLines/>
              <w:spacing w:after="0"/>
              <w:jc w:val="center"/>
              <w:rPr>
                <w:rFonts w:ascii="Arial" w:hAnsi="Arial"/>
                <w:b/>
                <w:sz w:val="18"/>
                <w:lang w:eastAsia="ja-JP"/>
              </w:rPr>
            </w:pPr>
            <w:r>
              <w:rPr>
                <w:rFonts w:ascii="Arial" w:eastAsiaTheme="minorEastAsia" w:hAnsi="Arial" w:hint="eastAsia"/>
                <w:color w:val="000000"/>
                <w:sz w:val="18"/>
                <w:lang w:eastAsia="zh-CN"/>
              </w:rPr>
              <w:t>1</w:t>
            </w:r>
          </w:p>
        </w:tc>
      </w:tr>
      <w:tr w:rsidR="001F1018" w:rsidRPr="00621714" w14:paraId="100DC3DA" w14:textId="77777777" w:rsidTr="007A1370">
        <w:trPr>
          <w:tblHeader/>
          <w:jc w:val="center"/>
        </w:trPr>
        <w:tc>
          <w:tcPr>
            <w:tcW w:w="1535" w:type="dxa"/>
            <w:vMerge/>
            <w:tcBorders>
              <w:left w:val="single" w:sz="4" w:space="0" w:color="auto"/>
              <w:right w:val="single" w:sz="4" w:space="0" w:color="auto"/>
            </w:tcBorders>
            <w:vAlign w:val="center"/>
          </w:tcPr>
          <w:p w14:paraId="6CACE5A8"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FF354A5" w14:textId="76BE7383"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w:t>
            </w:r>
            <w:r>
              <w:rPr>
                <w:rFonts w:ascii="Arial" w:hAnsi="Arial"/>
                <w:color w:val="000000"/>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5030618" w14:textId="77038AF9"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color w:val="000000"/>
                <w:sz w:val="18"/>
              </w:rPr>
              <w:t>.</w:t>
            </w:r>
            <w:r>
              <w:rPr>
                <w:rFonts w:ascii="Arial" w:hAnsi="Arial" w:hint="eastAsia"/>
                <w:color w:val="000000"/>
                <w:sz w:val="18"/>
                <w:lang w:eastAsia="zh-CN"/>
              </w:rPr>
              <w:t>5</w:t>
            </w:r>
          </w:p>
        </w:tc>
      </w:tr>
      <w:tr w:rsidR="001F1018" w:rsidRPr="00621714" w14:paraId="30F88B77" w14:textId="77777777" w:rsidTr="009A3B13">
        <w:trPr>
          <w:tblHeader/>
          <w:jc w:val="center"/>
        </w:trPr>
        <w:tc>
          <w:tcPr>
            <w:tcW w:w="1535" w:type="dxa"/>
            <w:vMerge/>
            <w:tcBorders>
              <w:left w:val="single" w:sz="4" w:space="0" w:color="auto"/>
              <w:right w:val="single" w:sz="4" w:space="0" w:color="auto"/>
            </w:tcBorders>
            <w:vAlign w:val="center"/>
          </w:tcPr>
          <w:p w14:paraId="7B1F42DB"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54C264" w14:textId="71440686"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43B279D4" w14:textId="7666283D"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0.3</w:t>
            </w:r>
            <w:r>
              <w:rPr>
                <w:rFonts w:ascii="Arial" w:hAnsi="Arial" w:hint="eastAsia"/>
                <w:color w:val="000000"/>
                <w:sz w:val="18"/>
                <w:vertAlign w:val="superscript"/>
                <w:lang w:eastAsia="zh-CN"/>
              </w:rPr>
              <w:t>1</w:t>
            </w:r>
            <w:r>
              <w:rPr>
                <w:rFonts w:ascii="Arial" w:hAnsi="Arial" w:hint="eastAsia"/>
                <w:color w:val="000000"/>
                <w:sz w:val="18"/>
                <w:lang w:eastAsia="zh-CN"/>
              </w:rPr>
              <w:t>/</w:t>
            </w:r>
            <w:r>
              <w:rPr>
                <w:rFonts w:ascii="Arial" w:hAnsi="Arial" w:hint="eastAsia"/>
                <w:color w:val="000000"/>
                <w:sz w:val="18"/>
              </w:rPr>
              <w:t>0</w:t>
            </w:r>
            <w:r>
              <w:rPr>
                <w:rFonts w:ascii="Arial" w:hAnsi="Arial"/>
                <w:color w:val="000000"/>
                <w:sz w:val="18"/>
              </w:rPr>
              <w:t>.8</w:t>
            </w:r>
            <w:r>
              <w:rPr>
                <w:rFonts w:ascii="Arial" w:hAnsi="Arial" w:hint="eastAsia"/>
                <w:color w:val="000000"/>
                <w:sz w:val="18"/>
                <w:vertAlign w:val="superscript"/>
                <w:lang w:eastAsia="zh-CN"/>
              </w:rPr>
              <w:t>2</w:t>
            </w:r>
          </w:p>
        </w:tc>
      </w:tr>
      <w:tr w:rsidR="001F1018" w:rsidRPr="00621714" w14:paraId="48AC8FB3" w14:textId="77777777" w:rsidTr="00F15686">
        <w:trPr>
          <w:tblHeader/>
          <w:jc w:val="center"/>
        </w:trPr>
        <w:tc>
          <w:tcPr>
            <w:tcW w:w="1535" w:type="dxa"/>
            <w:vMerge/>
            <w:tcBorders>
              <w:left w:val="single" w:sz="4" w:space="0" w:color="auto"/>
              <w:right w:val="single" w:sz="4" w:space="0" w:color="auto"/>
            </w:tcBorders>
            <w:vAlign w:val="center"/>
          </w:tcPr>
          <w:p w14:paraId="450807D3"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020F10F" w14:textId="59BB4401" w:rsidR="001F1018" w:rsidRPr="00621714" w:rsidRDefault="001F1018" w:rsidP="001F1018">
            <w:pPr>
              <w:keepNext/>
              <w:keepLines/>
              <w:spacing w:after="0"/>
              <w:jc w:val="center"/>
              <w:rPr>
                <w:rFonts w:ascii="Arial" w:hAnsi="Arial"/>
                <w:b/>
                <w:sz w:val="18"/>
                <w:lang w:eastAsia="zh-CN"/>
              </w:rPr>
            </w:pPr>
            <w:r>
              <w:rPr>
                <w:rFonts w:ascii="Arial" w:hAnsi="Arial"/>
                <w:color w:val="000000"/>
                <w:sz w:val="18"/>
                <w:lang w:eastAsia="zh-CN"/>
              </w:rPr>
              <w:t>n</w:t>
            </w:r>
            <w:r>
              <w:rPr>
                <w:rFonts w:ascii="Arial" w:hAnsi="Arial" w:hint="eastAsia"/>
                <w:color w:val="000000"/>
                <w:sz w:val="18"/>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6ACCAA42" w14:textId="70F09AEE"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0.8</w:t>
            </w:r>
          </w:p>
        </w:tc>
      </w:tr>
      <w:tr w:rsidR="001F1018" w:rsidRPr="00621714" w14:paraId="017EE41C" w14:textId="77777777" w:rsidTr="007A1370">
        <w:trPr>
          <w:tblHeader/>
          <w:jc w:val="center"/>
        </w:trPr>
        <w:tc>
          <w:tcPr>
            <w:tcW w:w="5924" w:type="dxa"/>
            <w:gridSpan w:val="3"/>
            <w:tcBorders>
              <w:left w:val="single" w:sz="4" w:space="0" w:color="auto"/>
              <w:bottom w:val="single" w:sz="4" w:space="0" w:color="auto"/>
              <w:right w:val="single" w:sz="4" w:space="0" w:color="auto"/>
            </w:tcBorders>
            <w:vAlign w:val="center"/>
          </w:tcPr>
          <w:p w14:paraId="01A7D0D8" w14:textId="77777777" w:rsidR="001F1018" w:rsidRPr="00E070EF" w:rsidRDefault="001F1018" w:rsidP="001F1018">
            <w:pPr>
              <w:pStyle w:val="TAN"/>
              <w:rPr>
                <w:rFonts w:eastAsia="MS Mincho" w:cs="Arial"/>
                <w:bCs/>
                <w:szCs w:val="18"/>
                <w:lang w:val="en-US"/>
              </w:rPr>
            </w:pPr>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r w:rsidRPr="00E070EF">
              <w:rPr>
                <w:rFonts w:eastAsia="MS Mincho" w:cs="Arial"/>
                <w:bCs/>
                <w:szCs w:val="18"/>
                <w:lang w:val="en-US"/>
              </w:rPr>
              <w:t>MHz</w:t>
            </w:r>
            <w:r w:rsidRPr="00E070EF">
              <w:rPr>
                <w:rFonts w:eastAsia="MS Mincho" w:cs="Arial" w:hint="eastAsia"/>
                <w:bCs/>
                <w:szCs w:val="18"/>
                <w:lang w:val="en-US"/>
              </w:rPr>
              <w:t>.</w:t>
            </w:r>
            <w:r w:rsidRPr="00E070EF">
              <w:rPr>
                <w:rFonts w:eastAsia="MS Mincho" w:cs="Arial"/>
                <w:bCs/>
                <w:szCs w:val="18"/>
                <w:lang w:val="en-US"/>
              </w:rPr>
              <w:t xml:space="preserve"> </w:t>
            </w:r>
          </w:p>
          <w:p w14:paraId="4AB449C5" w14:textId="1E038E77" w:rsidR="001F1018" w:rsidRDefault="001F1018" w:rsidP="001F1018">
            <w:pPr>
              <w:keepNext/>
              <w:keepLines/>
              <w:spacing w:after="0"/>
              <w:rPr>
                <w:rFonts w:ascii="Arial" w:hAnsi="Arial"/>
                <w:color w:val="000000"/>
                <w:sz w:val="18"/>
                <w:lang w:eastAsia="zh-CN"/>
              </w:rPr>
            </w:pPr>
            <w:r w:rsidRPr="00E070EF">
              <w:rPr>
                <w:rFonts w:ascii="Arial" w:eastAsia="MS Mincho" w:hAnsi="Arial" w:cs="Arial"/>
                <w:bCs/>
                <w:sz w:val="18"/>
                <w:szCs w:val="18"/>
              </w:rPr>
              <w:t xml:space="preserve">NOTE 2:   </w:t>
            </w:r>
            <w:r w:rsidRPr="00E070EF">
              <w:rPr>
                <w:rFonts w:ascii="Arial" w:eastAsia="MS Mincho" w:hAnsi="Arial" w:cs="Arial" w:hint="eastAsia"/>
                <w:bCs/>
                <w:sz w:val="18"/>
                <w:szCs w:val="18"/>
              </w:rPr>
              <w:t>Applicable</w:t>
            </w:r>
            <w:r w:rsidRPr="00E070EF">
              <w:rPr>
                <w:rFonts w:ascii="Arial" w:eastAsia="MS Mincho" w:hAnsi="Arial" w:cs="Arial"/>
                <w:bCs/>
                <w:sz w:val="18"/>
                <w:szCs w:val="18"/>
              </w:rPr>
              <w:t xml:space="preserve"> for the frequency range of 2496-25</w:t>
            </w:r>
            <w:r w:rsidRPr="00E070EF">
              <w:rPr>
                <w:rFonts w:ascii="Arial" w:eastAsia="MS Mincho" w:hAnsi="Arial" w:cs="Arial" w:hint="eastAsia"/>
                <w:bCs/>
                <w:sz w:val="18"/>
                <w:szCs w:val="18"/>
              </w:rPr>
              <w:t>1</w:t>
            </w:r>
            <w:r w:rsidRPr="00E070EF">
              <w:rPr>
                <w:rFonts w:ascii="Arial" w:eastAsia="MS Mincho" w:hAnsi="Arial" w:cs="Arial"/>
                <w:bCs/>
                <w:sz w:val="18"/>
                <w:szCs w:val="18"/>
              </w:rPr>
              <w:t>5</w:t>
            </w:r>
            <w:r w:rsidRPr="00E070EF">
              <w:rPr>
                <w:rFonts w:ascii="Arial" w:eastAsia="MS Mincho" w:hAnsi="Arial" w:cs="Arial" w:hint="eastAsia"/>
                <w:bCs/>
                <w:sz w:val="18"/>
                <w:szCs w:val="18"/>
              </w:rPr>
              <w:t xml:space="preserve"> </w:t>
            </w:r>
            <w:r w:rsidRPr="00E070EF">
              <w:rPr>
                <w:rFonts w:ascii="Arial" w:eastAsia="MS Mincho" w:hAnsi="Arial" w:cs="Arial"/>
                <w:bCs/>
                <w:sz w:val="18"/>
                <w:szCs w:val="18"/>
              </w:rPr>
              <w:t>MHz</w:t>
            </w:r>
            <w:r w:rsidRPr="00E070EF">
              <w:rPr>
                <w:rFonts w:ascii="Arial" w:eastAsia="MS Mincho" w:hAnsi="Arial" w:cs="Arial" w:hint="eastAsia"/>
                <w:bCs/>
                <w:sz w:val="18"/>
                <w:szCs w:val="18"/>
              </w:rPr>
              <w:t>.</w:t>
            </w:r>
          </w:p>
        </w:tc>
      </w:tr>
    </w:tbl>
    <w:p w14:paraId="4A0B18B7" w14:textId="77777777" w:rsidR="00764C94" w:rsidRPr="00621714" w:rsidRDefault="00764C94" w:rsidP="00764C94">
      <w:pPr>
        <w:rPr>
          <w:lang w:eastAsia="ja-JP"/>
        </w:rPr>
      </w:pPr>
    </w:p>
    <w:p w14:paraId="26BFFF12" w14:textId="42351947" w:rsidR="00764C94" w:rsidRPr="00621714" w:rsidRDefault="00764C94" w:rsidP="00764C94">
      <w:pPr>
        <w:pStyle w:val="TH"/>
        <w:rPr>
          <w:lang w:eastAsia="zh-CN"/>
        </w:rPr>
      </w:pPr>
      <w:r w:rsidRPr="00621714">
        <w:t xml:space="preserve">Table </w:t>
      </w:r>
      <w:r>
        <w:t>5.1</w:t>
      </w:r>
      <w:r w:rsidRPr="00621714">
        <w:t>.</w:t>
      </w:r>
      <w:r w:rsidR="009A3B13">
        <w:t>3</w:t>
      </w:r>
      <w:r w:rsidRPr="00621714">
        <w:t>-2: ΔRIB,c</w:t>
      </w:r>
      <w:r w:rsidRPr="00621714">
        <w:rPr>
          <w:rFonts w:hint="eastAsia"/>
        </w:rPr>
        <w:t xml:space="preserve"> for </w:t>
      </w:r>
      <w:r w:rsidR="009A3B13">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764C94" w:rsidRPr="00621714" w14:paraId="67EE5755"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EA9202B"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943E82A" w14:textId="77777777" w:rsidR="00764C94" w:rsidRPr="00621714" w:rsidRDefault="00764C94" w:rsidP="007A1370">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D2E653B"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1F1018" w:rsidRPr="00621714" w14:paraId="1781DFFA" w14:textId="77777777" w:rsidTr="007A1370">
        <w:trPr>
          <w:tblHeader/>
          <w:jc w:val="center"/>
        </w:trPr>
        <w:tc>
          <w:tcPr>
            <w:tcW w:w="1535" w:type="dxa"/>
            <w:vMerge w:val="restart"/>
            <w:tcBorders>
              <w:top w:val="single" w:sz="4" w:space="0" w:color="auto"/>
              <w:left w:val="single" w:sz="4" w:space="0" w:color="auto"/>
              <w:right w:val="single" w:sz="4" w:space="0" w:color="auto"/>
            </w:tcBorders>
            <w:vAlign w:val="center"/>
          </w:tcPr>
          <w:p w14:paraId="3D993BFC" w14:textId="78413107" w:rsidR="001F1018" w:rsidRPr="001C75B7" w:rsidRDefault="001F1018" w:rsidP="001F1018">
            <w:pPr>
              <w:keepNext/>
              <w:keepLines/>
              <w:spacing w:after="0"/>
              <w:jc w:val="center"/>
              <w:rPr>
                <w:rFonts w:ascii="Arial" w:eastAsia="SimSun" w:hAnsi="Arial"/>
                <w:b/>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n41-n78</w:t>
            </w:r>
          </w:p>
        </w:tc>
        <w:tc>
          <w:tcPr>
            <w:tcW w:w="2052" w:type="dxa"/>
            <w:tcBorders>
              <w:top w:val="single" w:sz="4" w:space="0" w:color="auto"/>
              <w:left w:val="single" w:sz="4" w:space="0" w:color="auto"/>
              <w:bottom w:val="single" w:sz="4" w:space="0" w:color="auto"/>
              <w:right w:val="single" w:sz="4" w:space="0" w:color="auto"/>
            </w:tcBorders>
            <w:vAlign w:val="center"/>
          </w:tcPr>
          <w:p w14:paraId="3A9EFFCC" w14:textId="20C721CB"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00C8195E" w14:textId="67A4B80A"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hint="eastAsia"/>
                <w:color w:val="000000"/>
                <w:sz w:val="18"/>
                <w:lang w:eastAsia="zh-CN"/>
              </w:rPr>
              <w:t>.5</w:t>
            </w:r>
          </w:p>
        </w:tc>
      </w:tr>
      <w:tr w:rsidR="001F1018" w:rsidRPr="00621714" w14:paraId="4C7961FD" w14:textId="77777777" w:rsidTr="007A1370">
        <w:trPr>
          <w:tblHeader/>
          <w:jc w:val="center"/>
        </w:trPr>
        <w:tc>
          <w:tcPr>
            <w:tcW w:w="1535" w:type="dxa"/>
            <w:vMerge/>
            <w:tcBorders>
              <w:left w:val="single" w:sz="4" w:space="0" w:color="auto"/>
              <w:right w:val="single" w:sz="4" w:space="0" w:color="auto"/>
            </w:tcBorders>
            <w:vAlign w:val="center"/>
          </w:tcPr>
          <w:p w14:paraId="6C7A2F78"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67BF609" w14:textId="419EEAE5"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w:t>
            </w:r>
            <w:r>
              <w:rPr>
                <w:rFonts w:ascii="Arial" w:hAnsi="Arial"/>
                <w:color w:val="000000"/>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C9A74A2" w14:textId="482037D5"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hint="eastAsia"/>
                <w:color w:val="000000"/>
                <w:sz w:val="18"/>
                <w:lang w:eastAsia="zh-CN"/>
              </w:rPr>
              <w:t>.2</w:t>
            </w:r>
          </w:p>
        </w:tc>
      </w:tr>
      <w:tr w:rsidR="001F1018" w:rsidRPr="00621714" w14:paraId="06DA2BE3" w14:textId="77777777" w:rsidTr="009A3B13">
        <w:trPr>
          <w:tblHeader/>
          <w:jc w:val="center"/>
        </w:trPr>
        <w:tc>
          <w:tcPr>
            <w:tcW w:w="1535" w:type="dxa"/>
            <w:vMerge/>
            <w:tcBorders>
              <w:left w:val="single" w:sz="4" w:space="0" w:color="auto"/>
              <w:right w:val="single" w:sz="4" w:space="0" w:color="auto"/>
            </w:tcBorders>
            <w:vAlign w:val="center"/>
          </w:tcPr>
          <w:p w14:paraId="67B0F98E"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B62A3D7" w14:textId="6734BEF1"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2342E1E" w14:textId="0FB59286"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w:t>
            </w:r>
            <w:r>
              <w:rPr>
                <w:rFonts w:ascii="Arial" w:hAnsi="Arial" w:hint="eastAsia"/>
                <w:color w:val="000000"/>
                <w:sz w:val="18"/>
                <w:vertAlign w:val="superscript"/>
                <w:lang w:eastAsia="zh-CN"/>
              </w:rPr>
              <w:t>1</w:t>
            </w:r>
            <w:r>
              <w:rPr>
                <w:rFonts w:ascii="Arial" w:hAnsi="Arial" w:hint="eastAsia"/>
                <w:color w:val="000000"/>
                <w:sz w:val="18"/>
                <w:lang w:eastAsia="zh-CN"/>
              </w:rPr>
              <w:t>/</w:t>
            </w:r>
            <w:r>
              <w:rPr>
                <w:rFonts w:ascii="Arial" w:hAnsi="Arial" w:hint="eastAsia"/>
                <w:color w:val="000000"/>
                <w:sz w:val="18"/>
              </w:rPr>
              <w:t>0</w:t>
            </w:r>
            <w:r>
              <w:rPr>
                <w:rFonts w:ascii="Arial" w:hAnsi="Arial"/>
                <w:color w:val="000000"/>
                <w:sz w:val="18"/>
              </w:rPr>
              <w:t>.5</w:t>
            </w:r>
            <w:r>
              <w:rPr>
                <w:rFonts w:ascii="Arial" w:hAnsi="Arial" w:hint="eastAsia"/>
                <w:color w:val="000000"/>
                <w:sz w:val="18"/>
                <w:vertAlign w:val="superscript"/>
                <w:lang w:eastAsia="zh-CN"/>
              </w:rPr>
              <w:t>2</w:t>
            </w:r>
          </w:p>
        </w:tc>
      </w:tr>
      <w:tr w:rsidR="001F1018" w:rsidRPr="00621714" w14:paraId="5CDA5F7F" w14:textId="77777777" w:rsidTr="00F15686">
        <w:trPr>
          <w:tblHeader/>
          <w:jc w:val="center"/>
        </w:trPr>
        <w:tc>
          <w:tcPr>
            <w:tcW w:w="1535" w:type="dxa"/>
            <w:vMerge/>
            <w:tcBorders>
              <w:left w:val="single" w:sz="4" w:space="0" w:color="auto"/>
              <w:right w:val="single" w:sz="4" w:space="0" w:color="auto"/>
            </w:tcBorders>
            <w:vAlign w:val="center"/>
          </w:tcPr>
          <w:p w14:paraId="7017C40B"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AC8DFF7" w14:textId="6D8E185D" w:rsidR="001F1018" w:rsidRPr="00621714" w:rsidRDefault="001F1018" w:rsidP="001F1018">
            <w:pPr>
              <w:keepNext/>
              <w:keepLines/>
              <w:spacing w:after="0"/>
              <w:jc w:val="center"/>
              <w:rPr>
                <w:rFonts w:ascii="Arial" w:hAnsi="Arial"/>
                <w:b/>
                <w:sz w:val="18"/>
                <w:lang w:eastAsia="zh-CN"/>
              </w:rPr>
            </w:pPr>
            <w:r>
              <w:rPr>
                <w:rFonts w:ascii="Arial" w:hAnsi="Arial"/>
                <w:color w:val="000000"/>
                <w:sz w:val="18"/>
                <w:lang w:eastAsia="zh-CN"/>
              </w:rPr>
              <w:t>n</w:t>
            </w:r>
            <w:r>
              <w:rPr>
                <w:rFonts w:ascii="Arial" w:hAnsi="Arial" w:hint="eastAsia"/>
                <w:color w:val="000000"/>
                <w:sz w:val="18"/>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6744FE3D" w14:textId="24492D97"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0.5</w:t>
            </w:r>
          </w:p>
        </w:tc>
      </w:tr>
      <w:tr w:rsidR="001F1018" w:rsidRPr="00621714" w14:paraId="09F800F3" w14:textId="77777777" w:rsidTr="007A1370">
        <w:trPr>
          <w:tblHeader/>
          <w:jc w:val="center"/>
        </w:trPr>
        <w:tc>
          <w:tcPr>
            <w:tcW w:w="5927" w:type="dxa"/>
            <w:gridSpan w:val="3"/>
            <w:tcBorders>
              <w:left w:val="single" w:sz="4" w:space="0" w:color="auto"/>
              <w:bottom w:val="single" w:sz="4" w:space="0" w:color="auto"/>
              <w:right w:val="single" w:sz="4" w:space="0" w:color="auto"/>
            </w:tcBorders>
            <w:vAlign w:val="center"/>
          </w:tcPr>
          <w:p w14:paraId="34EB4297" w14:textId="77777777" w:rsidR="001F1018" w:rsidRPr="00E070EF" w:rsidRDefault="001F1018" w:rsidP="001F1018">
            <w:pPr>
              <w:pStyle w:val="TAN"/>
              <w:rPr>
                <w:rFonts w:eastAsia="MS Mincho" w:cs="Arial"/>
                <w:bCs/>
                <w:szCs w:val="18"/>
                <w:lang w:val="en-US"/>
              </w:rPr>
            </w:pPr>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r w:rsidRPr="00E070EF">
              <w:rPr>
                <w:rFonts w:eastAsia="MS Mincho" w:cs="Arial"/>
                <w:bCs/>
                <w:szCs w:val="18"/>
                <w:lang w:val="en-US"/>
              </w:rPr>
              <w:t>MHz</w:t>
            </w:r>
            <w:r w:rsidRPr="00E070EF">
              <w:rPr>
                <w:rFonts w:eastAsia="MS Mincho" w:cs="Arial" w:hint="eastAsia"/>
                <w:bCs/>
                <w:szCs w:val="18"/>
                <w:lang w:val="en-US"/>
              </w:rPr>
              <w:t>.</w:t>
            </w:r>
            <w:r w:rsidRPr="00E070EF">
              <w:rPr>
                <w:rFonts w:eastAsia="MS Mincho" w:cs="Arial"/>
                <w:bCs/>
                <w:szCs w:val="18"/>
                <w:lang w:val="en-US"/>
              </w:rPr>
              <w:t xml:space="preserve"> </w:t>
            </w:r>
          </w:p>
          <w:p w14:paraId="6C0EAC61" w14:textId="4066639C" w:rsidR="001F1018" w:rsidRDefault="001F1018" w:rsidP="001F1018">
            <w:pPr>
              <w:keepNext/>
              <w:keepLines/>
              <w:spacing w:after="0"/>
              <w:rPr>
                <w:rFonts w:ascii="Arial" w:hAnsi="Arial"/>
                <w:color w:val="000000"/>
                <w:sz w:val="18"/>
                <w:lang w:eastAsia="zh-CN"/>
              </w:rPr>
            </w:pPr>
            <w:r w:rsidRPr="00E070EF">
              <w:rPr>
                <w:rFonts w:ascii="Arial" w:eastAsia="MS Mincho" w:hAnsi="Arial" w:cs="Arial"/>
                <w:bCs/>
                <w:sz w:val="18"/>
                <w:szCs w:val="18"/>
              </w:rPr>
              <w:t xml:space="preserve">NOTE 2:   </w:t>
            </w:r>
            <w:r w:rsidRPr="00E070EF">
              <w:rPr>
                <w:rFonts w:ascii="Arial" w:eastAsia="MS Mincho" w:hAnsi="Arial" w:cs="Arial" w:hint="eastAsia"/>
                <w:bCs/>
                <w:sz w:val="18"/>
                <w:szCs w:val="18"/>
              </w:rPr>
              <w:t>Applicable</w:t>
            </w:r>
            <w:r w:rsidRPr="00E070EF">
              <w:rPr>
                <w:rFonts w:ascii="Arial" w:eastAsia="MS Mincho" w:hAnsi="Arial" w:cs="Arial"/>
                <w:bCs/>
                <w:sz w:val="18"/>
                <w:szCs w:val="18"/>
              </w:rPr>
              <w:t xml:space="preserve"> for the frequency range of 2496-25</w:t>
            </w:r>
            <w:r w:rsidRPr="00E070EF">
              <w:rPr>
                <w:rFonts w:ascii="Arial" w:eastAsia="MS Mincho" w:hAnsi="Arial" w:cs="Arial" w:hint="eastAsia"/>
                <w:bCs/>
                <w:sz w:val="18"/>
                <w:szCs w:val="18"/>
              </w:rPr>
              <w:t>1</w:t>
            </w:r>
            <w:r w:rsidRPr="00E070EF">
              <w:rPr>
                <w:rFonts w:ascii="Arial" w:eastAsia="MS Mincho" w:hAnsi="Arial" w:cs="Arial"/>
                <w:bCs/>
                <w:sz w:val="18"/>
                <w:szCs w:val="18"/>
              </w:rPr>
              <w:t>5</w:t>
            </w:r>
            <w:r w:rsidRPr="00E070EF">
              <w:rPr>
                <w:rFonts w:ascii="Arial" w:eastAsia="MS Mincho" w:hAnsi="Arial" w:cs="Arial" w:hint="eastAsia"/>
                <w:bCs/>
                <w:sz w:val="18"/>
                <w:szCs w:val="18"/>
              </w:rPr>
              <w:t xml:space="preserve"> </w:t>
            </w:r>
            <w:r w:rsidRPr="00E070EF">
              <w:rPr>
                <w:rFonts w:ascii="Arial" w:eastAsia="MS Mincho" w:hAnsi="Arial" w:cs="Arial"/>
                <w:bCs/>
                <w:sz w:val="18"/>
                <w:szCs w:val="18"/>
              </w:rPr>
              <w:t>MHz</w:t>
            </w:r>
          </w:p>
        </w:tc>
      </w:tr>
    </w:tbl>
    <w:p w14:paraId="7AD26805" w14:textId="77777777" w:rsidR="00764C94" w:rsidRPr="00621714" w:rsidRDefault="00764C94" w:rsidP="00764C94">
      <w:pPr>
        <w:rPr>
          <w:lang w:eastAsia="ko-KR"/>
        </w:rPr>
      </w:pPr>
    </w:p>
    <w:p w14:paraId="74ED8FBC" w14:textId="1A10CADC" w:rsidR="00764C94" w:rsidRPr="001C75B7" w:rsidRDefault="00764C94" w:rsidP="00764C94">
      <w:pPr>
        <w:pStyle w:val="Heading3"/>
        <w:rPr>
          <w:rFonts w:eastAsia="SimSun"/>
          <w:lang w:eastAsia="zh-CN"/>
        </w:rPr>
      </w:pPr>
      <w:bookmarkStart w:id="70" w:name="_Toc25838675"/>
      <w:bookmarkStart w:id="71" w:name="_Toc47371076"/>
      <w:bookmarkStart w:id="72" w:name="_Toc49441246"/>
      <w:bookmarkStart w:id="73" w:name="_Toc56085214"/>
      <w:r>
        <w:t>5.1</w:t>
      </w:r>
      <w:r w:rsidRPr="00621714">
        <w:t>.</w:t>
      </w:r>
      <w:r w:rsidR="009A3B13">
        <w:t>4</w:t>
      </w:r>
      <w:r w:rsidRPr="00621714">
        <w:rPr>
          <w:rFonts w:ascii="Calibri" w:hAnsi="Calibri"/>
          <w:sz w:val="22"/>
          <w:szCs w:val="22"/>
          <w:lang w:eastAsia="sv-SE"/>
        </w:rPr>
        <w:tab/>
      </w:r>
      <w:r w:rsidRPr="00621714">
        <w:rPr>
          <w:rFonts w:hint="eastAsia"/>
        </w:rPr>
        <w:t>REFSENS requirements</w:t>
      </w:r>
      <w:bookmarkEnd w:id="70"/>
      <w:bookmarkEnd w:id="71"/>
      <w:bookmarkEnd w:id="72"/>
      <w:bookmarkEnd w:id="73"/>
    </w:p>
    <w:p w14:paraId="1AD02B06" w14:textId="748D6868" w:rsidR="00166B56" w:rsidRPr="00A35900" w:rsidRDefault="001F1018" w:rsidP="00166B56">
      <w:r>
        <w:rPr>
          <w:rFonts w:hint="eastAsia"/>
          <w:lang w:eastAsia="zh-CN"/>
        </w:rPr>
        <w:t>T</w:t>
      </w:r>
      <w:r w:rsidRPr="00621714">
        <w:rPr>
          <w:rFonts w:hint="eastAsia"/>
          <w:lang w:eastAsia="zh-CN"/>
        </w:rPr>
        <w:t>here are no additional MSD requirements for this band combination</w:t>
      </w:r>
      <w:r>
        <w:rPr>
          <w:lang w:eastAsia="zh-CN"/>
        </w:rPr>
        <w:t>.</w:t>
      </w:r>
    </w:p>
    <w:p w14:paraId="21512D04" w14:textId="53A545E7" w:rsidR="001F1018" w:rsidRPr="00D872B4" w:rsidRDefault="001F1018" w:rsidP="001F1018">
      <w:pPr>
        <w:pStyle w:val="Heading2"/>
        <w:tabs>
          <w:tab w:val="left" w:pos="420"/>
        </w:tabs>
        <w:spacing w:after="240"/>
        <w:ind w:left="0" w:firstLine="0"/>
        <w:rPr>
          <w:color w:val="000000"/>
          <w:sz w:val="28"/>
          <w:lang w:val="en-US" w:eastAsia="zh-CN"/>
        </w:rPr>
      </w:pPr>
      <w:bookmarkStart w:id="74" w:name="_Toc49441247"/>
      <w:bookmarkStart w:id="75" w:name="_Toc56085215"/>
      <w:bookmarkStart w:id="76" w:name="_Toc9441588"/>
      <w:r>
        <w:rPr>
          <w:color w:val="000000"/>
        </w:rPr>
        <w:t>5.2</w:t>
      </w:r>
      <w:r>
        <w:rPr>
          <w:rFonts w:ascii="Calibri" w:hAnsi="Calibri"/>
          <w:color w:val="000000"/>
          <w:sz w:val="22"/>
          <w:szCs w:val="22"/>
          <w:lang w:eastAsia="sv-SE"/>
        </w:rPr>
        <w:tab/>
      </w:r>
      <w:r w:rsidRPr="00D872B4">
        <w:rPr>
          <w:color w:val="000000"/>
          <w:sz w:val="28"/>
          <w:lang w:val="en-US" w:eastAsia="zh-CN"/>
        </w:rPr>
        <w:t>CA_n25-n4</w:t>
      </w:r>
      <w:r>
        <w:rPr>
          <w:color w:val="000000"/>
          <w:sz w:val="28"/>
          <w:lang w:val="en-US" w:eastAsia="zh-CN"/>
        </w:rPr>
        <w:t>1</w:t>
      </w:r>
      <w:r w:rsidRPr="00D872B4">
        <w:rPr>
          <w:color w:val="000000"/>
          <w:sz w:val="28"/>
          <w:lang w:val="en-US" w:eastAsia="zh-CN"/>
        </w:rPr>
        <w:t>-n66-n71</w:t>
      </w:r>
      <w:bookmarkEnd w:id="74"/>
      <w:bookmarkEnd w:id="75"/>
    </w:p>
    <w:p w14:paraId="2163326C" w14:textId="77777777" w:rsidR="003C1C26" w:rsidRPr="00621714" w:rsidRDefault="001F1018" w:rsidP="003C1C26">
      <w:pPr>
        <w:pStyle w:val="Heading3"/>
      </w:pPr>
      <w:bookmarkStart w:id="77" w:name="_Toc56085216"/>
      <w:r>
        <w:rPr>
          <w:color w:val="000000"/>
          <w:lang w:val="en-US" w:eastAsia="zh-CN"/>
        </w:rPr>
        <w:t>5.2.1</w:t>
      </w:r>
      <w:r>
        <w:rPr>
          <w:rFonts w:ascii="Calibri" w:hAnsi="Calibri"/>
          <w:color w:val="000000"/>
          <w:sz w:val="22"/>
          <w:szCs w:val="22"/>
          <w:lang w:val="en-US" w:eastAsia="sv-SE"/>
        </w:rPr>
        <w:tab/>
      </w:r>
      <w:r w:rsidRPr="00490FA6">
        <w:rPr>
          <w:color w:val="000000"/>
          <w:lang w:val="en-US" w:eastAsia="zh-CN"/>
        </w:rPr>
        <w:t>Channel bandwidths per o</w:t>
      </w:r>
      <w:r>
        <w:rPr>
          <w:color w:val="000000"/>
          <w:lang w:val="en-US" w:eastAsia="zh-CN"/>
        </w:rPr>
        <w:t>perating bands for CA</w:t>
      </w:r>
      <w:bookmarkEnd w:id="77"/>
    </w:p>
    <w:p w14:paraId="12762ACF" w14:textId="27095E57" w:rsidR="001F1018" w:rsidRDefault="001F1018" w:rsidP="001F1018">
      <w:pPr>
        <w:pStyle w:val="TH"/>
        <w:rPr>
          <w:color w:val="000000"/>
          <w:lang w:eastAsia="zh-CN"/>
        </w:rPr>
      </w:pPr>
      <w:r>
        <w:rPr>
          <w:color w:val="000000"/>
        </w:rPr>
        <w:t xml:space="preserve">Table 5.2.2-1: Supported </w:t>
      </w:r>
      <w:r>
        <w:rPr>
          <w:color w:val="000000"/>
          <w:lang w:eastAsia="zh-CN"/>
        </w:rPr>
        <w:t>channel</w:t>
      </w:r>
      <w:r>
        <w:rPr>
          <w:color w:val="000000"/>
        </w:rPr>
        <w:t xml:space="preserve"> bandwidths per CA configuration for 4DL inter-band CA</w:t>
      </w:r>
    </w:p>
    <w:tbl>
      <w:tblPr>
        <w:tblW w:w="10937"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861"/>
        <w:gridCol w:w="527"/>
        <w:gridCol w:w="527"/>
        <w:gridCol w:w="527"/>
        <w:gridCol w:w="527"/>
        <w:gridCol w:w="417"/>
        <w:gridCol w:w="527"/>
        <w:gridCol w:w="527"/>
        <w:gridCol w:w="527"/>
        <w:gridCol w:w="527"/>
        <w:gridCol w:w="417"/>
        <w:gridCol w:w="527"/>
        <w:gridCol w:w="527"/>
        <w:gridCol w:w="527"/>
        <w:gridCol w:w="597"/>
      </w:tblGrid>
      <w:tr w:rsidR="001F1018" w14:paraId="21E9D8D5" w14:textId="77777777" w:rsidTr="007A1370">
        <w:trPr>
          <w:trHeight w:val="586"/>
        </w:trPr>
        <w:tc>
          <w:tcPr>
            <w:tcW w:w="1396" w:type="dxa"/>
            <w:tcBorders>
              <w:top w:val="single" w:sz="4" w:space="0" w:color="auto"/>
              <w:left w:val="single" w:sz="4" w:space="0" w:color="auto"/>
              <w:bottom w:val="single" w:sz="4" w:space="0" w:color="auto"/>
              <w:right w:val="single" w:sz="4" w:space="0" w:color="auto"/>
            </w:tcBorders>
            <w:vAlign w:val="center"/>
            <w:hideMark/>
          </w:tcPr>
          <w:p w14:paraId="5A54FCC6" w14:textId="77777777" w:rsidR="001F1018" w:rsidRDefault="001F1018" w:rsidP="007A1370">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09720CE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7765ACA4" w14:textId="77777777" w:rsidR="001F1018" w:rsidRDefault="001F1018" w:rsidP="007A1370">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D0EA9" w14:textId="77777777" w:rsidR="001F1018" w:rsidRDefault="001F1018" w:rsidP="007A1370">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81F45"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4648C"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21778"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B0A72"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C8591"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CD075"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60EF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8FA4F"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7AE12"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E0DCEAB"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BE3FC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17A17DFA" w14:textId="77777777" w:rsidR="001F1018" w:rsidRDefault="001F1018" w:rsidP="007A1370">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A9AA4"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B4F9B" w14:textId="77777777" w:rsidR="001F1018" w:rsidRDefault="001F1018" w:rsidP="007A1370">
            <w:pPr>
              <w:keepNext/>
              <w:keepLines/>
              <w:spacing w:after="0"/>
              <w:jc w:val="center"/>
              <w:rPr>
                <w:rFonts w:ascii="Arial" w:hAnsi="Arial"/>
                <w:b/>
                <w:sz w:val="18"/>
              </w:rPr>
            </w:pPr>
            <w:r>
              <w:rPr>
                <w:rFonts w:ascii="Arial" w:hAnsi="Arial"/>
                <w:b/>
                <w:sz w:val="18"/>
                <w:lang w:val="en-US" w:eastAsia="zh-CN"/>
              </w:rPr>
              <w:t>BCS</w:t>
            </w:r>
          </w:p>
        </w:tc>
      </w:tr>
      <w:tr w:rsidR="001F1018" w14:paraId="57BBFEF4"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303008"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CA_n25A-n41A-n66A-n71A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0AAF75C8"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846291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30A0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3C07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BC25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A678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2989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A568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974F3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C7ADE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6843F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04905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22D84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D051A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D8FAB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16F4CE"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BA50D7"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375684FB"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230AEFB"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0B5B2F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59EA6A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6B81F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165183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5E3CF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57A7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7090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2334D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288BE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8C51C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2AC50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D5165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C743C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7EFA6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5969E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41BCDB"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70A65" w14:textId="77777777" w:rsidR="001F1018" w:rsidRDefault="001F1018" w:rsidP="007A1370">
            <w:pPr>
              <w:spacing w:after="0"/>
              <w:rPr>
                <w:rFonts w:ascii="Arial" w:hAnsi="Arial"/>
                <w:sz w:val="18"/>
                <w:lang w:val="en-US" w:eastAsia="zh-CN"/>
              </w:rPr>
            </w:pPr>
          </w:p>
        </w:tc>
      </w:tr>
      <w:tr w:rsidR="001F1018" w14:paraId="3523E405"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D38652E"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78E60F0"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C29BF1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9592E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D3179D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1B0ED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5CFC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11EE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9B1EF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FFD99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4BA3B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D3805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F03912"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CA0D6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7028A9"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48B34"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ECF905"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A1852" w14:textId="77777777" w:rsidR="001F1018" w:rsidRDefault="001F1018" w:rsidP="007A1370">
            <w:pPr>
              <w:spacing w:after="0"/>
              <w:rPr>
                <w:rFonts w:ascii="Arial" w:hAnsi="Arial"/>
                <w:sz w:val="18"/>
                <w:lang w:val="en-US" w:eastAsia="zh-CN"/>
              </w:rPr>
            </w:pPr>
          </w:p>
        </w:tc>
      </w:tr>
      <w:tr w:rsidR="001F1018" w14:paraId="1578A632"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3CEF72A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490F2F0A"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668C6474"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32F69D78"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A03CA9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7F5C4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703880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D85460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CDC9F8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E1238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1E0828"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92BACE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B946FC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922EE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1DC0B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77D95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D8DD48"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ADD95D" w14:textId="77777777" w:rsidR="001F1018" w:rsidRDefault="001F1018" w:rsidP="007A1370">
            <w:pPr>
              <w:spacing w:after="0"/>
              <w:rPr>
                <w:rFonts w:ascii="Arial" w:hAnsi="Arial"/>
                <w:sz w:val="18"/>
                <w:lang w:val="en-US" w:eastAsia="zh-CN"/>
              </w:rPr>
            </w:pPr>
          </w:p>
        </w:tc>
      </w:tr>
      <w:tr w:rsidR="001F1018" w14:paraId="3193C74A"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508C84BC"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39CCFF75" w14:textId="77777777" w:rsidR="001F1018" w:rsidRDefault="001F1018" w:rsidP="007A1370">
            <w:pPr>
              <w:spacing w:after="0"/>
              <w:rPr>
                <w:rFonts w:ascii="Arial" w:hAnsi="Arial"/>
                <w:sz w:val="18"/>
                <w:lang w:val="en-US" w:eastAsia="zh-CN"/>
              </w:rPr>
            </w:pPr>
          </w:p>
        </w:tc>
        <w:tc>
          <w:tcPr>
            <w:tcW w:w="666" w:type="dxa"/>
            <w:vMerge/>
            <w:tcBorders>
              <w:left w:val="single" w:sz="4" w:space="0" w:color="auto"/>
              <w:right w:val="single" w:sz="4" w:space="0" w:color="auto"/>
            </w:tcBorders>
            <w:vAlign w:val="center"/>
          </w:tcPr>
          <w:p w14:paraId="0870F93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15279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39CB4A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CC558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FAA9A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54A9A8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A16C50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912F7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AD6386C"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73F8BC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E25DE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3A71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1AF67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6D0CB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8E97A3" w14:textId="77777777" w:rsidR="001F1018" w:rsidRPr="00662D3C" w:rsidRDefault="001F1018" w:rsidP="007A1370">
            <w:pPr>
              <w:pStyle w:val="TAC"/>
              <w:rPr>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75C0E0C" w14:textId="77777777" w:rsidR="001F1018" w:rsidRDefault="001F1018" w:rsidP="007A1370">
            <w:pPr>
              <w:spacing w:after="0"/>
              <w:rPr>
                <w:rFonts w:ascii="Arial" w:hAnsi="Arial"/>
                <w:sz w:val="18"/>
                <w:lang w:val="en-US" w:eastAsia="zh-CN"/>
              </w:rPr>
            </w:pPr>
          </w:p>
        </w:tc>
      </w:tr>
      <w:tr w:rsidR="001F1018" w14:paraId="291E9FFD"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0D512F1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7E872FBB" w14:textId="77777777" w:rsidR="001F1018" w:rsidRDefault="001F1018" w:rsidP="007A1370">
            <w:pPr>
              <w:spacing w:after="0"/>
              <w:rPr>
                <w:rFonts w:ascii="Arial" w:hAnsi="Arial"/>
                <w:sz w:val="18"/>
                <w:lang w:val="en-US" w:eastAsia="zh-CN"/>
              </w:rPr>
            </w:pPr>
          </w:p>
        </w:tc>
        <w:tc>
          <w:tcPr>
            <w:tcW w:w="666" w:type="dxa"/>
            <w:vMerge/>
            <w:tcBorders>
              <w:left w:val="single" w:sz="4" w:space="0" w:color="auto"/>
              <w:bottom w:val="single" w:sz="4" w:space="0" w:color="auto"/>
              <w:right w:val="single" w:sz="4" w:space="0" w:color="auto"/>
            </w:tcBorders>
            <w:vAlign w:val="center"/>
          </w:tcPr>
          <w:p w14:paraId="233F1E9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85FBF2"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7A1F525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A7F01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B2534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331E27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C921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23A9F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93B59E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F55E4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42E44F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19D2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BB352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BF34DA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FF788EA" w14:textId="77777777" w:rsidR="001F1018" w:rsidRPr="00662D3C" w:rsidRDefault="001F1018" w:rsidP="007A1370">
            <w:pPr>
              <w:pStyle w:val="TAC"/>
              <w:rPr>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64C5326" w14:textId="77777777" w:rsidR="001F1018" w:rsidRDefault="001F1018" w:rsidP="007A1370">
            <w:pPr>
              <w:spacing w:after="0"/>
              <w:rPr>
                <w:rFonts w:ascii="Arial" w:hAnsi="Arial"/>
                <w:sz w:val="18"/>
                <w:lang w:val="en-US" w:eastAsia="zh-CN"/>
              </w:rPr>
            </w:pPr>
          </w:p>
        </w:tc>
      </w:tr>
      <w:tr w:rsidR="001F1018" w14:paraId="59F08E04"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6EC75D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870A2A7"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41C9E5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30F8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FA7700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582A3E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FD68E1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515D28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13AA50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D95CB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C70FF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1BCEF4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33F0C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A9ADE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826BE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72AB6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275003"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54DA5" w14:textId="77777777" w:rsidR="001F1018" w:rsidRDefault="001F1018" w:rsidP="007A1370">
            <w:pPr>
              <w:spacing w:after="0"/>
              <w:rPr>
                <w:rFonts w:ascii="Arial" w:hAnsi="Arial"/>
                <w:sz w:val="18"/>
                <w:lang w:val="en-US" w:eastAsia="zh-CN"/>
              </w:rPr>
            </w:pPr>
          </w:p>
        </w:tc>
      </w:tr>
      <w:tr w:rsidR="001F1018" w14:paraId="208B8D8A"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7C85143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8649124"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520D6E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E28C41"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92B76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5AB66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A14E7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EF7C3C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21DD6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CBEA4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E7F3B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77CEA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18E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2190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A904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2932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7D0A99"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C6500" w14:textId="77777777" w:rsidR="001F1018" w:rsidRDefault="001F1018" w:rsidP="007A1370">
            <w:pPr>
              <w:spacing w:after="0"/>
              <w:rPr>
                <w:rFonts w:ascii="Arial" w:hAnsi="Arial"/>
                <w:sz w:val="18"/>
                <w:lang w:val="en-US" w:eastAsia="zh-CN"/>
              </w:rPr>
            </w:pPr>
          </w:p>
        </w:tc>
      </w:tr>
      <w:tr w:rsidR="001F1018" w14:paraId="06065F24"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4C1A72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4352EBF"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74F311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B728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1C04CAC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E32CA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35A52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10E1EA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5BA401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3962E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94531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44A0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C968D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C855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7975D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AAC40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2EEAE1"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58545" w14:textId="77777777" w:rsidR="001F1018" w:rsidRDefault="001F1018" w:rsidP="007A1370">
            <w:pPr>
              <w:spacing w:after="0"/>
              <w:rPr>
                <w:rFonts w:ascii="Arial" w:hAnsi="Arial"/>
                <w:sz w:val="18"/>
                <w:lang w:val="en-US" w:eastAsia="zh-CN"/>
              </w:rPr>
            </w:pPr>
          </w:p>
        </w:tc>
      </w:tr>
      <w:tr w:rsidR="001F1018" w14:paraId="03E43663"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D7CAEF6"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350E6C2"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1B1A70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259E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31F5433"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3EE07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D98796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D76B19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D8714C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347E2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D8FEB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B10DD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6DF7D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CA703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3FB7C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7A70B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42D606"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99134" w14:textId="77777777" w:rsidR="001F1018" w:rsidRDefault="001F1018" w:rsidP="007A1370">
            <w:pPr>
              <w:spacing w:after="0"/>
              <w:rPr>
                <w:rFonts w:ascii="Arial" w:hAnsi="Arial"/>
                <w:sz w:val="18"/>
                <w:lang w:val="en-US" w:eastAsia="zh-CN"/>
              </w:rPr>
            </w:pPr>
          </w:p>
        </w:tc>
      </w:tr>
      <w:tr w:rsidR="001F1018" w14:paraId="29E6717D"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50713C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B8FCD9B"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6CF923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2A33A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20D8E4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17FB2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0A09D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274ED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707BB9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B52A0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1A778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6780C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C4483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13D58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F36A9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4C244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197FD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9CA67" w14:textId="77777777" w:rsidR="001F1018" w:rsidRDefault="001F1018" w:rsidP="007A1370">
            <w:pPr>
              <w:spacing w:after="0"/>
              <w:rPr>
                <w:rFonts w:ascii="Arial" w:hAnsi="Arial"/>
                <w:sz w:val="18"/>
                <w:lang w:val="en-US" w:eastAsia="zh-CN"/>
              </w:rPr>
            </w:pPr>
          </w:p>
        </w:tc>
      </w:tr>
      <w:tr w:rsidR="001F1018" w14:paraId="0D8CCA7F"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89C985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A8DE260"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0327EB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34772B"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23CC7F0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329B5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7E4A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F707F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FA055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AAEC2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32C4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B3BEB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A843B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3A265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DD71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64C1E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6EDC36"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2C6AE" w14:textId="77777777" w:rsidR="001F1018" w:rsidRDefault="001F1018" w:rsidP="007A1370">
            <w:pPr>
              <w:spacing w:after="0"/>
              <w:rPr>
                <w:rFonts w:ascii="Arial" w:hAnsi="Arial"/>
                <w:sz w:val="18"/>
                <w:lang w:val="en-US" w:eastAsia="zh-CN"/>
              </w:rPr>
            </w:pPr>
          </w:p>
        </w:tc>
      </w:tr>
      <w:tr w:rsidR="001F1018" w14:paraId="6CDECF7F"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410FF9"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w:t>
            </w:r>
            <w:r>
              <w:rPr>
                <w:rFonts w:ascii="Arial" w:hAnsi="Arial"/>
                <w:sz w:val="18"/>
                <w:lang w:eastAsia="zh-CN"/>
              </w:rPr>
              <w:t>(2</w:t>
            </w:r>
            <w:r w:rsidRPr="00D872B4">
              <w:rPr>
                <w:rFonts w:ascii="Arial" w:hAnsi="Arial"/>
                <w:sz w:val="18"/>
                <w:lang w:eastAsia="zh-CN"/>
              </w:rPr>
              <w:t>A</w:t>
            </w:r>
            <w:r>
              <w:rPr>
                <w:rFonts w:ascii="Arial" w:hAnsi="Arial"/>
                <w:sz w:val="18"/>
                <w:lang w:eastAsia="zh-CN"/>
              </w:rPr>
              <w:t>)</w:t>
            </w:r>
            <w:r w:rsidRPr="00D872B4">
              <w:rPr>
                <w:rFonts w:ascii="Arial" w:hAnsi="Arial"/>
                <w:sz w:val="18"/>
                <w:lang w:eastAsia="zh-CN"/>
              </w:rPr>
              <w:t>-n66A-n71A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740EB93E"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3E56E0A"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B72D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169A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F642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A19A9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345D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08B973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35A6D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4F9D3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4E350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54E0F4"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46A5D8"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550198"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2B11E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5B14DA"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3BB6C0"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450991F1"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ACB1CC5"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D1B7F1F"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2E87BA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DCF37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674D3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DDFE1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987A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50C1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32CED8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A1F9F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00287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1E429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EC7197"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CEA1A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1B1CA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277FA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59C21F"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91AE4" w14:textId="77777777" w:rsidR="001F1018" w:rsidRDefault="001F1018" w:rsidP="007A1370">
            <w:pPr>
              <w:spacing w:after="0"/>
              <w:rPr>
                <w:rFonts w:ascii="Arial" w:hAnsi="Arial"/>
                <w:sz w:val="18"/>
                <w:lang w:val="en-US" w:eastAsia="zh-CN"/>
              </w:rPr>
            </w:pPr>
          </w:p>
        </w:tc>
      </w:tr>
      <w:tr w:rsidR="001F1018" w14:paraId="286D3B46"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B30A0B9"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3928857"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7852EC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F379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3EE5874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2C75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54E2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540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EB2BA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584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FA205D"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B8719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E9A317"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2273E9"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C58137"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FB1770"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BEF24A"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1C91E" w14:textId="77777777" w:rsidR="001F1018" w:rsidRDefault="001F1018" w:rsidP="007A1370">
            <w:pPr>
              <w:spacing w:after="0"/>
              <w:rPr>
                <w:rFonts w:ascii="Arial" w:hAnsi="Arial"/>
                <w:sz w:val="18"/>
                <w:lang w:val="en-US" w:eastAsia="zh-CN"/>
              </w:rPr>
            </w:pPr>
          </w:p>
        </w:tc>
      </w:tr>
      <w:tr w:rsidR="001F1018" w14:paraId="08A7C1ED"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0187A8D3"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4C646990" w14:textId="77777777" w:rsidR="001F1018" w:rsidRDefault="001F1018" w:rsidP="007A1370">
            <w:pPr>
              <w:spacing w:after="0"/>
              <w:rPr>
                <w:rFonts w:ascii="Arial" w:hAnsi="Arial"/>
                <w:sz w:val="18"/>
                <w:lang w:val="en-US" w:eastAsia="zh-CN"/>
              </w:rPr>
            </w:pPr>
          </w:p>
        </w:tc>
        <w:tc>
          <w:tcPr>
            <w:tcW w:w="666" w:type="dxa"/>
            <w:tcBorders>
              <w:top w:val="single" w:sz="4" w:space="0" w:color="auto"/>
              <w:left w:val="single" w:sz="4" w:space="0" w:color="auto"/>
              <w:right w:val="single" w:sz="4" w:space="0" w:color="auto"/>
            </w:tcBorders>
            <w:vAlign w:val="center"/>
          </w:tcPr>
          <w:p w14:paraId="43329B0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gridSpan w:val="14"/>
            <w:tcBorders>
              <w:top w:val="single" w:sz="4" w:space="0" w:color="auto"/>
              <w:left w:val="single" w:sz="4" w:space="0" w:color="auto"/>
              <w:bottom w:val="single" w:sz="4" w:space="0" w:color="auto"/>
              <w:right w:val="single" w:sz="4" w:space="0" w:color="auto"/>
            </w:tcBorders>
            <w:vAlign w:val="center"/>
          </w:tcPr>
          <w:p w14:paraId="0771EEBA" w14:textId="77777777" w:rsidR="001F1018" w:rsidRPr="00662D3C" w:rsidRDefault="001F1018" w:rsidP="007A1370">
            <w:pPr>
              <w:pStyle w:val="TAC"/>
              <w:rPr>
                <w:lang w:eastAsia="zh-CN"/>
              </w:rPr>
            </w:pPr>
            <w:r w:rsidRPr="00472023">
              <w:rPr>
                <w:rFonts w:eastAsia="SimSun"/>
                <w:lang w:val="en-US" w:eastAsia="zh-CN"/>
              </w:rPr>
              <w:t>See CA_n4</w:t>
            </w:r>
            <w:r>
              <w:rPr>
                <w:rFonts w:eastAsia="SimSun"/>
                <w:lang w:val="en-US" w:eastAsia="zh-CN"/>
              </w:rPr>
              <w:t>1</w:t>
            </w:r>
            <w:r w:rsidRPr="00472023">
              <w:rPr>
                <w:rFonts w:eastAsia="SimSun"/>
                <w:lang w:val="en-US" w:eastAsia="zh-CN"/>
              </w:rPr>
              <w:t>(2A) Bandwidth Combination Set 0 in Table 5.5A.2-1</w:t>
            </w:r>
          </w:p>
        </w:tc>
        <w:tc>
          <w:tcPr>
            <w:tcW w:w="0" w:type="auto"/>
            <w:vMerge/>
            <w:tcBorders>
              <w:top w:val="single" w:sz="4" w:space="0" w:color="auto"/>
              <w:left w:val="single" w:sz="4" w:space="0" w:color="auto"/>
              <w:bottom w:val="single" w:sz="4" w:space="0" w:color="auto"/>
              <w:right w:val="single" w:sz="4" w:space="0" w:color="auto"/>
            </w:tcBorders>
            <w:vAlign w:val="center"/>
          </w:tcPr>
          <w:p w14:paraId="38E01C3A" w14:textId="77777777" w:rsidR="001F1018" w:rsidRDefault="001F1018" w:rsidP="007A1370">
            <w:pPr>
              <w:spacing w:after="0"/>
              <w:rPr>
                <w:rFonts w:ascii="Arial" w:hAnsi="Arial"/>
                <w:sz w:val="18"/>
                <w:lang w:val="en-US" w:eastAsia="zh-CN"/>
              </w:rPr>
            </w:pPr>
          </w:p>
        </w:tc>
      </w:tr>
      <w:tr w:rsidR="001F1018" w14:paraId="103B2AC5"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6C7674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AD2FCBE"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B36E3F6"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40D2A"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909D1F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8C88BB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A4613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D32593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F96665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E0974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196FA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DDAEE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8C1EE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8A39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DAD68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660E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51D89C"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FBD3A" w14:textId="77777777" w:rsidR="001F1018" w:rsidRDefault="001F1018" w:rsidP="007A1370">
            <w:pPr>
              <w:spacing w:after="0"/>
              <w:rPr>
                <w:rFonts w:ascii="Arial" w:hAnsi="Arial"/>
                <w:sz w:val="18"/>
                <w:lang w:val="en-US" w:eastAsia="zh-CN"/>
              </w:rPr>
            </w:pPr>
          </w:p>
        </w:tc>
      </w:tr>
      <w:tr w:rsidR="001F1018" w14:paraId="2AABFF9E"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8E49318"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3EBDD29"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A900E6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5CBE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EEC3D2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F1D7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3D7EDE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DCE7EA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5DC938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14358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6383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B743F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B8089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2F68B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D1341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C7F0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59CE27"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67966" w14:textId="77777777" w:rsidR="001F1018" w:rsidRDefault="001F1018" w:rsidP="007A1370">
            <w:pPr>
              <w:spacing w:after="0"/>
              <w:rPr>
                <w:rFonts w:ascii="Arial" w:hAnsi="Arial"/>
                <w:sz w:val="18"/>
                <w:lang w:val="en-US" w:eastAsia="zh-CN"/>
              </w:rPr>
            </w:pPr>
          </w:p>
        </w:tc>
      </w:tr>
      <w:tr w:rsidR="001F1018" w14:paraId="4F6FF7E8"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37A27C5"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0546A7D"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186008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CFCB1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7AAFB94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62C29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1CEE0F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98FE4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5EE8F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1D28E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B6C41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78E7C7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4A3C8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0193B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8D7B1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B7515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B8040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EFB00" w14:textId="77777777" w:rsidR="001F1018" w:rsidRDefault="001F1018" w:rsidP="007A1370">
            <w:pPr>
              <w:spacing w:after="0"/>
              <w:rPr>
                <w:rFonts w:ascii="Arial" w:hAnsi="Arial"/>
                <w:sz w:val="18"/>
                <w:lang w:val="en-US" w:eastAsia="zh-CN"/>
              </w:rPr>
            </w:pPr>
          </w:p>
        </w:tc>
      </w:tr>
      <w:tr w:rsidR="001F1018" w14:paraId="442DF80B"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5864F02"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C91BD64"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E1B91F9"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BE5D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D6CF731"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853F25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784976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B1DD5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684CA3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4E6CA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AA55B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A770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80890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1530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E6F4E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4D729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31172B"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29514" w14:textId="77777777" w:rsidR="001F1018" w:rsidRDefault="001F1018" w:rsidP="007A1370">
            <w:pPr>
              <w:spacing w:after="0"/>
              <w:rPr>
                <w:rFonts w:ascii="Arial" w:hAnsi="Arial"/>
                <w:sz w:val="18"/>
                <w:lang w:val="en-US" w:eastAsia="zh-CN"/>
              </w:rPr>
            </w:pPr>
          </w:p>
        </w:tc>
      </w:tr>
      <w:tr w:rsidR="001F1018" w14:paraId="54C2D0DE"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291A30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8270B26"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CE3639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7110F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EA5B86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9F9F2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4AA93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EDC518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52F91F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FF6AE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B3EB6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5B2BC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AA7AA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3150D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F5E8B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EEAF2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C2DEE9"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E65C4" w14:textId="77777777" w:rsidR="001F1018" w:rsidRDefault="001F1018" w:rsidP="007A1370">
            <w:pPr>
              <w:spacing w:after="0"/>
              <w:rPr>
                <w:rFonts w:ascii="Arial" w:hAnsi="Arial"/>
                <w:sz w:val="18"/>
                <w:lang w:val="en-US" w:eastAsia="zh-CN"/>
              </w:rPr>
            </w:pPr>
          </w:p>
        </w:tc>
      </w:tr>
      <w:tr w:rsidR="001F1018" w14:paraId="7CCEAD02"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0D3A51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2727EB6"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D73EDE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7A6BF8"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A8CD3A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A056E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31CB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6578E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DC1D8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663F6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9C21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CF299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7B562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A5F1C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8918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33605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033528"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B13AC" w14:textId="77777777" w:rsidR="001F1018" w:rsidRDefault="001F1018" w:rsidP="007A1370">
            <w:pPr>
              <w:spacing w:after="0"/>
              <w:rPr>
                <w:rFonts w:ascii="Arial" w:hAnsi="Arial"/>
                <w:sz w:val="18"/>
                <w:lang w:val="en-US" w:eastAsia="zh-CN"/>
              </w:rPr>
            </w:pPr>
          </w:p>
        </w:tc>
      </w:tr>
      <w:tr w:rsidR="001F1018" w14:paraId="07708F56"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D02BED"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w:t>
            </w:r>
            <w:r>
              <w:rPr>
                <w:rFonts w:ascii="Arial" w:hAnsi="Arial"/>
                <w:sz w:val="18"/>
                <w:lang w:eastAsia="zh-CN"/>
              </w:rPr>
              <w:t>C</w:t>
            </w:r>
            <w:r w:rsidRPr="00D872B4">
              <w:rPr>
                <w:rFonts w:ascii="Arial" w:hAnsi="Arial"/>
                <w:sz w:val="18"/>
                <w:lang w:eastAsia="zh-CN"/>
              </w:rPr>
              <w:t>-n66A-n71A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031E2DD"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4D901D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9635C"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5A5B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39A3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06BD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565C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0F55B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59516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94040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6A675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0A56C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B1088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A03DB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6D65B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E2DC3E"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27FF0E"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022E2179"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437822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088D693"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C9CBF6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707B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F9FCDB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A40EA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3958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B587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1DCEE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986A6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3711D7"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B43AD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4182B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3FE2F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F32B0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C734D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43E364"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75CC0" w14:textId="77777777" w:rsidR="001F1018" w:rsidRDefault="001F1018" w:rsidP="007A1370">
            <w:pPr>
              <w:spacing w:after="0"/>
              <w:rPr>
                <w:rFonts w:ascii="Arial" w:hAnsi="Arial"/>
                <w:sz w:val="18"/>
                <w:lang w:val="en-US" w:eastAsia="zh-CN"/>
              </w:rPr>
            </w:pPr>
          </w:p>
        </w:tc>
      </w:tr>
      <w:tr w:rsidR="001F1018" w14:paraId="7A16B86B"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EC6CBC4"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B83E98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EA1FFC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DDA61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3D39C0C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A59F3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A8DD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FA70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36928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A1061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7446A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C820E8"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A337C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9EBEE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0F85C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8D0568"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152AE5"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B4AF0" w14:textId="77777777" w:rsidR="001F1018" w:rsidRDefault="001F1018" w:rsidP="007A1370">
            <w:pPr>
              <w:spacing w:after="0"/>
              <w:rPr>
                <w:rFonts w:ascii="Arial" w:hAnsi="Arial"/>
                <w:sz w:val="18"/>
                <w:lang w:val="en-US" w:eastAsia="zh-CN"/>
              </w:rPr>
            </w:pPr>
          </w:p>
        </w:tc>
      </w:tr>
      <w:tr w:rsidR="001F1018" w14:paraId="4B3AEDCA"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54ADDBE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2CDA10A6" w14:textId="77777777" w:rsidR="001F1018" w:rsidRDefault="001F1018" w:rsidP="007A1370">
            <w:pPr>
              <w:spacing w:after="0"/>
              <w:rPr>
                <w:rFonts w:ascii="Arial" w:hAnsi="Arial"/>
                <w:sz w:val="18"/>
                <w:lang w:val="en-US" w:eastAsia="zh-CN"/>
              </w:rPr>
            </w:pPr>
          </w:p>
        </w:tc>
        <w:tc>
          <w:tcPr>
            <w:tcW w:w="666" w:type="dxa"/>
            <w:tcBorders>
              <w:top w:val="single" w:sz="4" w:space="0" w:color="auto"/>
              <w:left w:val="single" w:sz="4" w:space="0" w:color="auto"/>
              <w:right w:val="single" w:sz="4" w:space="0" w:color="auto"/>
            </w:tcBorders>
            <w:vAlign w:val="center"/>
          </w:tcPr>
          <w:p w14:paraId="44BD8114"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gridSpan w:val="14"/>
            <w:tcBorders>
              <w:top w:val="single" w:sz="4" w:space="0" w:color="auto"/>
              <w:left w:val="single" w:sz="4" w:space="0" w:color="auto"/>
              <w:bottom w:val="single" w:sz="4" w:space="0" w:color="auto"/>
              <w:right w:val="single" w:sz="4" w:space="0" w:color="auto"/>
            </w:tcBorders>
            <w:vAlign w:val="center"/>
          </w:tcPr>
          <w:p w14:paraId="350DAEC3" w14:textId="77777777" w:rsidR="001F1018" w:rsidRPr="00662D3C" w:rsidRDefault="001F1018" w:rsidP="007A1370">
            <w:pPr>
              <w:pStyle w:val="TAC"/>
              <w:rPr>
                <w:lang w:eastAsia="zh-CN"/>
              </w:rPr>
            </w:pPr>
            <w:r w:rsidRPr="00472023">
              <w:rPr>
                <w:rFonts w:eastAsia="SimSun"/>
                <w:lang w:val="en-US" w:eastAsia="zh-CN"/>
              </w:rPr>
              <w:t>See CA_n4</w:t>
            </w:r>
            <w:r>
              <w:rPr>
                <w:rFonts w:eastAsia="SimSun"/>
                <w:lang w:val="en-US" w:eastAsia="zh-CN"/>
              </w:rPr>
              <w:t>1</w:t>
            </w:r>
            <w:r w:rsidRPr="00472023">
              <w:rPr>
                <w:rFonts w:eastAsia="SimSun"/>
                <w:lang w:val="en-US" w:eastAsia="zh-CN"/>
              </w:rPr>
              <w:t>C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tcPr>
          <w:p w14:paraId="68F64827" w14:textId="77777777" w:rsidR="001F1018" w:rsidRDefault="001F1018" w:rsidP="007A1370">
            <w:pPr>
              <w:spacing w:after="0"/>
              <w:rPr>
                <w:rFonts w:ascii="Arial" w:hAnsi="Arial"/>
                <w:sz w:val="18"/>
                <w:lang w:val="en-US" w:eastAsia="zh-CN"/>
              </w:rPr>
            </w:pPr>
          </w:p>
        </w:tc>
      </w:tr>
      <w:tr w:rsidR="001F1018" w14:paraId="68FCC461"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EC12E42"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4186594"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6FDC32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531C0"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3C240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E26FB1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7B798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F209B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6C350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3B558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4D5C9D"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E69F7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808D6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BE1F0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B861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71DFF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A9BF1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42C84" w14:textId="77777777" w:rsidR="001F1018" w:rsidRDefault="001F1018" w:rsidP="007A1370">
            <w:pPr>
              <w:spacing w:after="0"/>
              <w:rPr>
                <w:rFonts w:ascii="Arial" w:hAnsi="Arial"/>
                <w:sz w:val="18"/>
                <w:lang w:val="en-US" w:eastAsia="zh-CN"/>
              </w:rPr>
            </w:pPr>
          </w:p>
        </w:tc>
      </w:tr>
      <w:tr w:rsidR="001F1018" w14:paraId="1ADEC730"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406AF4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F7F222A"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B4E8A4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B007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9EE6E3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06ED7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D03AE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6709FD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9B1A2F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C6F5F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5E83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3A01E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690F0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7189C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BE9CA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8BE5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E488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0EC1C" w14:textId="77777777" w:rsidR="001F1018" w:rsidRDefault="001F1018" w:rsidP="007A1370">
            <w:pPr>
              <w:spacing w:after="0"/>
              <w:rPr>
                <w:rFonts w:ascii="Arial" w:hAnsi="Arial"/>
                <w:sz w:val="18"/>
                <w:lang w:val="en-US" w:eastAsia="zh-CN"/>
              </w:rPr>
            </w:pPr>
          </w:p>
        </w:tc>
      </w:tr>
      <w:tr w:rsidR="001F1018" w14:paraId="74AE5361"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8C4E2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4A0416E"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2FB0994"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AB4CE8"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DB2277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A0C92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151137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E6393B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D26C02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574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FFED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DBF51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96F64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723B7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5EFC1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FA1EB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78AE24"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D713E" w14:textId="77777777" w:rsidR="001F1018" w:rsidRDefault="001F1018" w:rsidP="007A1370">
            <w:pPr>
              <w:spacing w:after="0"/>
              <w:rPr>
                <w:rFonts w:ascii="Arial" w:hAnsi="Arial"/>
                <w:sz w:val="18"/>
                <w:lang w:val="en-US" w:eastAsia="zh-CN"/>
              </w:rPr>
            </w:pPr>
          </w:p>
        </w:tc>
      </w:tr>
      <w:tr w:rsidR="001F1018" w14:paraId="36577583"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EC193D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350A233"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76B603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7B23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685DC332"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0164AB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23D9B3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773D3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973D9A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715C0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E4E85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B1287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6B450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444D4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54681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29298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2AA8E2"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DD092" w14:textId="77777777" w:rsidR="001F1018" w:rsidRDefault="001F1018" w:rsidP="007A1370">
            <w:pPr>
              <w:spacing w:after="0"/>
              <w:rPr>
                <w:rFonts w:ascii="Arial" w:hAnsi="Arial"/>
                <w:sz w:val="18"/>
                <w:lang w:val="en-US" w:eastAsia="zh-CN"/>
              </w:rPr>
            </w:pPr>
          </w:p>
        </w:tc>
      </w:tr>
      <w:tr w:rsidR="001F1018" w14:paraId="48C8D5A1"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44401D3"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006D05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072BD5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7A859"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862391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34401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8C1A1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FD276E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827F70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3D689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E3466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10782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DEDD9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E8C1B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5BDEE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83D6F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DB2D7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BA5E9" w14:textId="77777777" w:rsidR="001F1018" w:rsidRDefault="001F1018" w:rsidP="007A1370">
            <w:pPr>
              <w:spacing w:after="0"/>
              <w:rPr>
                <w:rFonts w:ascii="Arial" w:hAnsi="Arial"/>
                <w:sz w:val="18"/>
                <w:lang w:val="en-US" w:eastAsia="zh-CN"/>
              </w:rPr>
            </w:pPr>
          </w:p>
        </w:tc>
      </w:tr>
      <w:tr w:rsidR="001F1018" w14:paraId="2648FB1E"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BB8503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8EB0A54"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BF80E0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3E463A"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E1927A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1383B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AFFC7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75089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D68A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876DB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884A4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96BFB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44B5B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FC84E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834DB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4917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04840A"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A4514" w14:textId="77777777" w:rsidR="001F1018" w:rsidRDefault="001F1018" w:rsidP="007A1370">
            <w:pPr>
              <w:spacing w:after="0"/>
              <w:rPr>
                <w:rFonts w:ascii="Arial" w:hAnsi="Arial"/>
                <w:sz w:val="18"/>
                <w:lang w:val="en-US" w:eastAsia="zh-CN"/>
              </w:rPr>
            </w:pPr>
          </w:p>
        </w:tc>
      </w:tr>
    </w:tbl>
    <w:p w14:paraId="58D66246" w14:textId="77777777" w:rsidR="001F1018" w:rsidRDefault="001F1018" w:rsidP="001F1018">
      <w:pPr>
        <w:rPr>
          <w:lang w:eastAsia="ko-KR"/>
        </w:rPr>
      </w:pPr>
    </w:p>
    <w:p w14:paraId="65D8D913" w14:textId="77777777" w:rsidR="003C1C26" w:rsidRPr="00621714" w:rsidRDefault="001F1018" w:rsidP="003C1C26">
      <w:pPr>
        <w:pStyle w:val="Heading3"/>
      </w:pPr>
      <w:bookmarkStart w:id="78" w:name="_Toc56085217"/>
      <w:r>
        <w:rPr>
          <w:color w:val="000000"/>
          <w:lang w:val="en-US" w:eastAsia="zh-CN"/>
        </w:rPr>
        <w:t>5.2.2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78"/>
    </w:p>
    <w:p w14:paraId="0DF7D7F1" w14:textId="6932C03D" w:rsidR="001F1018" w:rsidRDefault="001F1018" w:rsidP="001F1018">
      <w:pPr>
        <w:rPr>
          <w:color w:val="000000"/>
          <w:lang w:val="en-US" w:eastAsia="zh-CN"/>
        </w:rPr>
      </w:pPr>
      <w:r>
        <w:rPr>
          <w:color w:val="000000"/>
          <w:lang w:val="en-US" w:eastAsia="ja-JP"/>
        </w:rPr>
        <w:t xml:space="preserve">For </w:t>
      </w:r>
      <w:r w:rsidRPr="00B3169C">
        <w:rPr>
          <w:rFonts w:ascii="Arial" w:hAnsi="Arial"/>
          <w:color w:val="000000"/>
          <w:sz w:val="18"/>
          <w:lang w:val="en-US" w:eastAsia="zh-CN"/>
        </w:rPr>
        <w:t>CA_n25-n41-n66-n71</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5.2.2-1 and</w:t>
      </w:r>
      <w:r>
        <w:rPr>
          <w:color w:val="000000"/>
          <w:lang w:val="en-US" w:eastAsia="zh-CN"/>
        </w:rPr>
        <w:t xml:space="preserve"> </w:t>
      </w:r>
      <w:r>
        <w:rPr>
          <w:color w:val="000000"/>
          <w:lang w:val="en-US" w:eastAsia="ja-JP"/>
        </w:rPr>
        <w:t xml:space="preserve"> table 5.2.2-2</w:t>
      </w:r>
      <w:r>
        <w:rPr>
          <w:color w:val="000000"/>
          <w:lang w:val="en-US" w:eastAsia="zh-CN"/>
        </w:rPr>
        <w:t xml:space="preserve">, respectively. Values are derived from </w:t>
      </w:r>
      <w:r w:rsidRPr="00E062F1">
        <w:rPr>
          <w:rFonts w:ascii="Arial" w:hAnsi="Arial" w:cs="Arial"/>
          <w:sz w:val="18"/>
          <w:szCs w:val="18"/>
          <w:lang w:eastAsia="zh-CN"/>
        </w:rPr>
        <w:t>DC_2-7-66_n71</w:t>
      </w:r>
      <w:r>
        <w:rPr>
          <w:color w:val="000000"/>
          <w:lang w:val="en-US" w:eastAsia="zh-CN"/>
        </w:rPr>
        <w:t>.</w:t>
      </w:r>
    </w:p>
    <w:p w14:paraId="7823E4E8" w14:textId="06CCB260" w:rsidR="001F1018" w:rsidRDefault="001F1018" w:rsidP="001F1018">
      <w:pPr>
        <w:pStyle w:val="TH"/>
        <w:rPr>
          <w:color w:val="000000"/>
        </w:rPr>
      </w:pPr>
      <w:r>
        <w:rPr>
          <w:color w:val="000000"/>
        </w:rPr>
        <w:t>Table 5.2.2-1: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F1018" w14:paraId="4E954F66"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118681"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F61BDD4"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BC6C58"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F1018" w14:paraId="311444EE"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13D751" w14:textId="77777777" w:rsidR="001F1018" w:rsidRPr="00887006"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CA_n25-n41-n66-n71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382169"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61666A98"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49DDE87F"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1A51921"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5C1E971" w14:textId="77777777" w:rsidR="001F1018" w:rsidRDefault="001F1018" w:rsidP="007A1370">
            <w:pPr>
              <w:keepNext/>
              <w:keepLines/>
              <w:spacing w:after="0"/>
              <w:jc w:val="center"/>
              <w:rPr>
                <w:rFonts w:ascii="Arial" w:hAnsi="Arial"/>
                <w:color w:val="000000"/>
                <w:sz w:val="18"/>
                <w:lang w:val="en-US" w:eastAsia="zh-CN"/>
              </w:rPr>
            </w:pPr>
            <w:r>
              <w:rPr>
                <w:rFonts w:ascii="Arial" w:hAnsi="Arial"/>
                <w:color w:val="000000"/>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B2587F7"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3BB11486"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2D1AD7"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6B879E" w14:textId="77777777" w:rsidR="001F1018" w:rsidRPr="00887006" w:rsidRDefault="001F1018" w:rsidP="007A1370">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A3E8640"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0F3A5273"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6D3944"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3A9E59"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71</w:t>
            </w:r>
          </w:p>
        </w:tc>
        <w:tc>
          <w:tcPr>
            <w:tcW w:w="2340" w:type="dxa"/>
            <w:tcBorders>
              <w:top w:val="single" w:sz="4" w:space="0" w:color="auto"/>
              <w:left w:val="single" w:sz="4" w:space="0" w:color="auto"/>
              <w:bottom w:val="single" w:sz="4" w:space="0" w:color="auto"/>
              <w:right w:val="single" w:sz="4" w:space="0" w:color="auto"/>
            </w:tcBorders>
            <w:vAlign w:val="center"/>
          </w:tcPr>
          <w:p w14:paraId="43D9A276"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0.3</w:t>
            </w:r>
          </w:p>
        </w:tc>
      </w:tr>
    </w:tbl>
    <w:p w14:paraId="4B79C77D" w14:textId="77777777" w:rsidR="001F1018" w:rsidRDefault="001F1018" w:rsidP="001F1018">
      <w:pPr>
        <w:rPr>
          <w:color w:val="000000"/>
          <w:lang w:val="en-US" w:eastAsia="ja-JP"/>
        </w:rPr>
      </w:pPr>
    </w:p>
    <w:p w14:paraId="19E6EBB7" w14:textId="3AF2C9EA" w:rsidR="001F1018" w:rsidRDefault="001F1018" w:rsidP="001F1018">
      <w:pPr>
        <w:pStyle w:val="TH"/>
        <w:rPr>
          <w:color w:val="000000"/>
          <w:lang w:eastAsia="zh-CN"/>
        </w:rPr>
      </w:pPr>
      <w:r>
        <w:rPr>
          <w:color w:val="000000"/>
        </w:rPr>
        <w:t>Table 5.2.2-2: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F1018" w14:paraId="482BDA67"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ED9522"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77F2866"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3D8BE1"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F1018" w14:paraId="4B3923BE"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668CF0" w14:textId="77777777" w:rsidR="001F1018" w:rsidRPr="00887006"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CA_n25-n41-n66-n71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A39C620"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7572ABE3"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0.3</w:t>
            </w:r>
          </w:p>
        </w:tc>
      </w:tr>
      <w:tr w:rsidR="001F1018" w14:paraId="60D511BF"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A1D08A9" w14:textId="77777777" w:rsidR="001F1018" w:rsidRPr="00587088" w:rsidRDefault="001F1018" w:rsidP="007A1370">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6E23706" w14:textId="77777777" w:rsidR="001F1018" w:rsidRDefault="001F1018" w:rsidP="007A1370">
            <w:pPr>
              <w:keepNext/>
              <w:keepLines/>
              <w:spacing w:after="0"/>
              <w:jc w:val="center"/>
              <w:rPr>
                <w:rFonts w:ascii="Arial" w:hAnsi="Arial"/>
                <w:color w:val="000000"/>
                <w:sz w:val="18"/>
                <w:lang w:val="en-US" w:eastAsia="zh-CN"/>
              </w:rPr>
            </w:pPr>
            <w:r>
              <w:rPr>
                <w:rFonts w:ascii="Arial" w:hAnsi="Arial"/>
                <w:color w:val="000000"/>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F65D624"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2D833823"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6B117" w14:textId="77777777" w:rsidR="001F1018" w:rsidRPr="00587088" w:rsidRDefault="001F1018" w:rsidP="007A1370">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949DFE" w14:textId="77777777" w:rsidR="001F1018" w:rsidRPr="00887006" w:rsidRDefault="001F1018" w:rsidP="007A1370">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E7DDC8F"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bl>
    <w:p w14:paraId="1E0D568E" w14:textId="77777777" w:rsidR="001F1018" w:rsidRDefault="001F1018" w:rsidP="001F1018">
      <w:pPr>
        <w:rPr>
          <w:lang w:eastAsia="ko-KR"/>
        </w:rPr>
      </w:pPr>
    </w:p>
    <w:p w14:paraId="71722E7F" w14:textId="77777777" w:rsidR="003C1C26" w:rsidRPr="00621714" w:rsidRDefault="001F1018" w:rsidP="003C1C26">
      <w:pPr>
        <w:pStyle w:val="Heading3"/>
      </w:pPr>
      <w:bookmarkStart w:id="79" w:name="_Toc56085218"/>
      <w:r>
        <w:rPr>
          <w:color w:val="000000"/>
          <w:lang w:val="en-US" w:eastAsia="zh-CN"/>
        </w:rPr>
        <w:t>5.2.3</w:t>
      </w:r>
      <w:r>
        <w:rPr>
          <w:rFonts w:ascii="Calibri" w:hAnsi="Calibri"/>
          <w:color w:val="000000"/>
          <w:sz w:val="22"/>
          <w:szCs w:val="22"/>
          <w:lang w:val="en-US" w:eastAsia="sv-SE"/>
        </w:rPr>
        <w:tab/>
      </w:r>
      <w:r>
        <w:rPr>
          <w:color w:val="000000"/>
          <w:lang w:val="en-US" w:eastAsia="zh-CN"/>
        </w:rPr>
        <w:t>REFSENS requirements</w:t>
      </w:r>
      <w:bookmarkEnd w:id="79"/>
    </w:p>
    <w:bookmarkEnd w:id="76"/>
    <w:p w14:paraId="20FB3A4F" w14:textId="77777777" w:rsidR="001F1018" w:rsidRDefault="001F1018" w:rsidP="001F1018">
      <w:pPr>
        <w:rPr>
          <w:i/>
          <w:color w:val="000000"/>
          <w:lang w:eastAsia="zh-CN"/>
        </w:rPr>
      </w:pPr>
      <w:r>
        <w:rPr>
          <w:color w:val="000000"/>
          <w:lang w:val="en-US" w:eastAsia="ja-JP"/>
        </w:rPr>
        <w:t>MSD requirements are captured in lower order combinations.</w:t>
      </w:r>
    </w:p>
    <w:p w14:paraId="2AF288EF" w14:textId="77777777" w:rsidR="005229A5" w:rsidRPr="00D872B4" w:rsidRDefault="007A1370" w:rsidP="005229A5">
      <w:pPr>
        <w:pStyle w:val="Heading2"/>
        <w:tabs>
          <w:tab w:val="left" w:pos="420"/>
        </w:tabs>
        <w:spacing w:after="240"/>
        <w:ind w:left="0" w:firstLine="0"/>
        <w:rPr>
          <w:color w:val="000000"/>
          <w:sz w:val="28"/>
          <w:lang w:val="en-US" w:eastAsia="zh-CN"/>
        </w:rPr>
      </w:pPr>
      <w:bookmarkStart w:id="80" w:name="_Toc56085219"/>
      <w:r>
        <w:rPr>
          <w:rFonts w:eastAsia="SimSun" w:cs="Arial"/>
          <w:szCs w:val="28"/>
        </w:rPr>
        <w:t>5.3</w:t>
      </w:r>
      <w:r>
        <w:rPr>
          <w:rFonts w:eastAsia="SimSun" w:cs="Arial"/>
          <w:szCs w:val="28"/>
        </w:rPr>
        <w:tab/>
      </w:r>
      <w:r>
        <w:rPr>
          <w:rFonts w:eastAsia="SimSun" w:cs="Arial"/>
        </w:rPr>
        <w:t>CA_n3-n28</w:t>
      </w:r>
      <w:bookmarkStart w:id="81" w:name="_Toc9848477"/>
      <w:r>
        <w:rPr>
          <w:rFonts w:eastAsia="SimSun" w:cs="Arial"/>
        </w:rPr>
        <w:t>-</w:t>
      </w:r>
      <w:bookmarkEnd w:id="81"/>
      <w:r>
        <w:rPr>
          <w:rFonts w:eastAsia="SimSun" w:cs="Arial"/>
        </w:rPr>
        <w:t>n41</w:t>
      </w:r>
      <w:r>
        <w:rPr>
          <w:rFonts w:eastAsia="SimSun" w:cs="Arial"/>
          <w:lang w:eastAsia="zh-CN"/>
        </w:rPr>
        <w:t>-n77</w:t>
      </w:r>
      <w:bookmarkStart w:id="82" w:name="_Toc9848479"/>
      <w:bookmarkEnd w:id="80"/>
    </w:p>
    <w:p w14:paraId="251590AB" w14:textId="77777777" w:rsidR="005229A5" w:rsidRPr="00621714" w:rsidRDefault="007A1370" w:rsidP="005229A5">
      <w:pPr>
        <w:pStyle w:val="Heading3"/>
      </w:pPr>
      <w:bookmarkStart w:id="83" w:name="_Toc56085220"/>
      <w:r>
        <w:rPr>
          <w:rFonts w:eastAsia="SimSun"/>
        </w:rPr>
        <w:t>5.3.1</w:t>
      </w:r>
      <w:r>
        <w:rPr>
          <w:rFonts w:eastAsia="SimSun"/>
        </w:rPr>
        <w:tab/>
        <w:t>Operating bands for CA</w:t>
      </w:r>
      <w:bookmarkEnd w:id="83"/>
    </w:p>
    <w:p w14:paraId="172C8E72" w14:textId="53A0EC50" w:rsidR="007A1370" w:rsidRDefault="007A1370" w:rsidP="007A1370">
      <w:pPr>
        <w:pStyle w:val="TH"/>
        <w:rPr>
          <w:rFonts w:eastAsia="SimSun"/>
        </w:rPr>
      </w:pPr>
      <w:r>
        <w:t xml:space="preserve">Table 5.3.1-1: 4DL </w:t>
      </w:r>
      <w:r>
        <w:rPr>
          <w:lang w:eastAsia="zh-CN"/>
        </w:rPr>
        <w:t>i</w:t>
      </w:r>
      <w:r>
        <w:t>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A1370" w14:paraId="2E560535"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3617825"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D4AD6EA"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B23C70A"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697CA89"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841C602"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Duplex Mode</w:t>
            </w:r>
          </w:p>
        </w:tc>
      </w:tr>
      <w:tr w:rsidR="007A1370" w14:paraId="4EA7FABE"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28ADC" w14:textId="77777777" w:rsidR="007A1370" w:rsidRDefault="007A1370">
            <w:pPr>
              <w:spacing w:after="0"/>
              <w:rPr>
                <w:rFonts w:ascii="Arial" w:hAnsi="Arial" w:cs="Arial"/>
                <w:b/>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5F423" w14:textId="77777777" w:rsidR="007A1370" w:rsidRDefault="007A1370">
            <w:pPr>
              <w:spacing w:after="0"/>
              <w:rPr>
                <w:rFonts w:ascii="Arial" w:hAnsi="Arial" w:cs="Arial"/>
                <w:b/>
                <w:sz w:val="18"/>
                <w:szCs w:val="18"/>
                <w:lang w:eastAsia="sv-SE"/>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53B0DE" w14:textId="77777777" w:rsidR="007A1370" w:rsidRDefault="007A1370">
            <w:pPr>
              <w:keepNext/>
              <w:keepLines/>
              <w:spacing w:after="0"/>
              <w:jc w:val="center"/>
              <w:rPr>
                <w:rFonts w:ascii="Arial" w:hAnsi="Arial"/>
                <w:b/>
                <w:sz w:val="18"/>
                <w:lang w:eastAsia="sv-SE"/>
              </w:rPr>
            </w:pPr>
            <w:r>
              <w:rPr>
                <w:rFonts w:ascii="Arial" w:hAnsi="Arial"/>
                <w:b/>
                <w:sz w:val="18"/>
                <w:lang w:eastAsia="sv-SE"/>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AB4F96F" w14:textId="77777777" w:rsidR="007A1370" w:rsidRDefault="007A1370">
            <w:pPr>
              <w:keepNext/>
              <w:keepLines/>
              <w:spacing w:after="0"/>
              <w:jc w:val="center"/>
              <w:rPr>
                <w:rFonts w:ascii="Arial" w:hAnsi="Arial"/>
                <w:b/>
                <w:sz w:val="18"/>
                <w:lang w:eastAsia="sv-SE"/>
              </w:rPr>
            </w:pPr>
            <w:r>
              <w:rPr>
                <w:rFonts w:ascii="Arial" w:hAnsi="Arial"/>
                <w:b/>
                <w:sz w:val="18"/>
                <w:lang w:eastAsia="sv-SE"/>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1E76C" w14:textId="77777777" w:rsidR="007A1370" w:rsidRDefault="007A1370">
            <w:pPr>
              <w:spacing w:after="0"/>
              <w:rPr>
                <w:rFonts w:ascii="Arial" w:hAnsi="Arial" w:cs="Arial"/>
                <w:b/>
                <w:sz w:val="18"/>
                <w:szCs w:val="18"/>
                <w:lang w:eastAsia="sv-SE"/>
              </w:rPr>
            </w:pPr>
          </w:p>
        </w:tc>
      </w:tr>
      <w:tr w:rsidR="007A1370" w14:paraId="0C9F1BDA" w14:textId="77777777" w:rsidTr="007A137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B2311" w14:textId="77777777" w:rsidR="007A1370" w:rsidRDefault="007A1370">
            <w:pPr>
              <w:spacing w:after="0"/>
              <w:rPr>
                <w:rFonts w:ascii="Arial" w:hAnsi="Arial" w:cs="Arial"/>
                <w:b/>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D070F" w14:textId="77777777" w:rsidR="007A1370" w:rsidRDefault="007A1370">
            <w:pPr>
              <w:spacing w:after="0"/>
              <w:rPr>
                <w:rFonts w:ascii="Arial" w:hAnsi="Arial" w:cs="Arial"/>
                <w:b/>
                <w:sz w:val="18"/>
                <w:szCs w:val="18"/>
                <w:lang w:eastAsia="sv-SE"/>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B54BA04" w14:textId="77777777" w:rsidR="007A1370" w:rsidRDefault="007A1370">
            <w:pPr>
              <w:keepNext/>
              <w:keepLines/>
              <w:spacing w:after="0"/>
              <w:jc w:val="center"/>
              <w:rPr>
                <w:rFonts w:ascii="Arial" w:hAnsi="Arial"/>
                <w:b/>
                <w:sz w:val="18"/>
                <w:lang w:eastAsia="sv-SE"/>
              </w:rPr>
            </w:pPr>
            <w:r>
              <w:rPr>
                <w:rFonts w:ascii="Arial" w:hAnsi="Arial"/>
                <w:b/>
                <w:sz w:val="18"/>
                <w:lang w:eastAsia="sv-SE"/>
              </w:rPr>
              <w:t>F</w:t>
            </w:r>
            <w:r>
              <w:rPr>
                <w:rFonts w:ascii="Arial" w:hAnsi="Arial"/>
                <w:b/>
                <w:sz w:val="18"/>
                <w:vertAlign w:val="subscript"/>
                <w:lang w:eastAsia="sv-SE"/>
              </w:rPr>
              <w:t>UL_low</w:t>
            </w:r>
            <w:r>
              <w:rPr>
                <w:rFonts w:ascii="Arial" w:hAnsi="Arial"/>
                <w:b/>
                <w:sz w:val="18"/>
                <w:lang w:eastAsia="sv-SE"/>
              </w:rPr>
              <w:t xml:space="preserve"> – F</w:t>
            </w:r>
            <w:r>
              <w:rPr>
                <w:rFonts w:ascii="Arial" w:hAnsi="Arial"/>
                <w:b/>
                <w:sz w:val="18"/>
                <w:vertAlign w:val="subscript"/>
                <w:lang w:eastAsia="sv-SE"/>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C71170E" w14:textId="77777777" w:rsidR="007A1370" w:rsidRDefault="007A1370">
            <w:pPr>
              <w:keepNext/>
              <w:keepLines/>
              <w:spacing w:after="0"/>
              <w:jc w:val="center"/>
              <w:rPr>
                <w:rFonts w:ascii="Arial" w:hAnsi="Arial"/>
                <w:b/>
                <w:sz w:val="18"/>
                <w:lang w:eastAsia="sv-SE"/>
              </w:rPr>
            </w:pPr>
            <w:r>
              <w:rPr>
                <w:rFonts w:ascii="Arial" w:hAnsi="Arial"/>
                <w:b/>
                <w:sz w:val="18"/>
                <w:lang w:eastAsia="sv-SE"/>
              </w:rPr>
              <w:t>F</w:t>
            </w:r>
            <w:r>
              <w:rPr>
                <w:rFonts w:ascii="Arial" w:hAnsi="Arial"/>
                <w:b/>
                <w:sz w:val="18"/>
                <w:vertAlign w:val="subscript"/>
                <w:lang w:eastAsia="sv-SE"/>
              </w:rPr>
              <w:t>DL_low</w:t>
            </w:r>
            <w:r>
              <w:rPr>
                <w:rFonts w:ascii="Arial" w:hAnsi="Arial"/>
                <w:b/>
                <w:sz w:val="18"/>
                <w:lang w:eastAsia="sv-SE"/>
              </w:rPr>
              <w:t xml:space="preserve"> – F</w:t>
            </w:r>
            <w:r>
              <w:rPr>
                <w:rFonts w:ascii="Arial" w:hAnsi="Arial"/>
                <w:b/>
                <w:sz w:val="18"/>
                <w:vertAlign w:val="subscript"/>
                <w:lang w:eastAsia="sv-SE"/>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E2144" w14:textId="77777777" w:rsidR="007A1370" w:rsidRDefault="007A1370">
            <w:pPr>
              <w:spacing w:after="0"/>
              <w:rPr>
                <w:rFonts w:ascii="Arial" w:hAnsi="Arial" w:cs="Arial"/>
                <w:b/>
                <w:sz w:val="18"/>
                <w:szCs w:val="18"/>
                <w:lang w:eastAsia="sv-SE"/>
              </w:rPr>
            </w:pPr>
          </w:p>
        </w:tc>
      </w:tr>
      <w:tr w:rsidR="007A1370" w14:paraId="54EF4C41"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FC2E1F" w14:textId="77777777" w:rsidR="007A1370" w:rsidRDefault="007A1370">
            <w:pPr>
              <w:keepNext/>
              <w:keepLines/>
              <w:spacing w:after="0"/>
              <w:jc w:val="center"/>
              <w:rPr>
                <w:rFonts w:ascii="Arial" w:hAnsi="Arial"/>
                <w:sz w:val="18"/>
                <w:lang w:eastAsia="zh-CN"/>
              </w:rPr>
            </w:pPr>
            <w:r>
              <w:rPr>
                <w:rFonts w:ascii="Arial" w:eastAsia="MS Mincho" w:hAnsi="Arial"/>
                <w:sz w:val="18"/>
                <w:lang w:eastAsia="zh-CN"/>
              </w:rPr>
              <w:t>CA</w:t>
            </w:r>
            <w:r>
              <w:rPr>
                <w:rFonts w:ascii="Arial" w:eastAsia="MS Mincho" w:hAnsi="Arial"/>
                <w:sz w:val="18"/>
                <w:lang w:eastAsia="sv-SE"/>
              </w:rPr>
              <w:t>_</w:t>
            </w:r>
            <w:r>
              <w:rPr>
                <w:rFonts w:ascii="Arial" w:hAnsi="Arial"/>
                <w:sz w:val="18"/>
                <w:lang w:eastAsia="zh-CN"/>
              </w:rPr>
              <w:t>n3</w:t>
            </w:r>
            <w:r>
              <w:rPr>
                <w:rFonts w:ascii="Arial" w:eastAsia="MS Mincho" w:hAnsi="Arial"/>
                <w:sz w:val="18"/>
                <w:lang w:eastAsia="ja-JP"/>
              </w:rPr>
              <w:t>-</w:t>
            </w:r>
            <w:r>
              <w:rPr>
                <w:rFonts w:ascii="Arial" w:hAnsi="Arial"/>
                <w:sz w:val="18"/>
                <w:lang w:eastAsia="zh-CN"/>
              </w:rPr>
              <w:t>n28-n41-n77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B823061" w14:textId="77777777" w:rsidR="007A1370" w:rsidRDefault="007A1370">
            <w:pPr>
              <w:keepNext/>
              <w:keepLines/>
              <w:spacing w:after="0"/>
              <w:jc w:val="center"/>
              <w:rPr>
                <w:rFonts w:ascii="Arial" w:hAnsi="Arial"/>
                <w:sz w:val="18"/>
                <w:lang w:eastAsia="sv-SE"/>
              </w:rPr>
            </w:pPr>
            <w:r>
              <w:rPr>
                <w:rFonts w:ascii="Arial" w:hAnsi="Arial"/>
                <w:sz w:val="18"/>
                <w:lang w:eastAsia="zh-CN"/>
              </w:rPr>
              <w:t>n3</w:t>
            </w:r>
          </w:p>
        </w:tc>
        <w:tc>
          <w:tcPr>
            <w:tcW w:w="1212" w:type="dxa"/>
            <w:tcBorders>
              <w:top w:val="single" w:sz="4" w:space="0" w:color="auto"/>
              <w:left w:val="single" w:sz="4" w:space="0" w:color="auto"/>
              <w:bottom w:val="single" w:sz="4" w:space="0" w:color="auto"/>
              <w:right w:val="single" w:sz="4" w:space="0" w:color="auto"/>
            </w:tcBorders>
            <w:hideMark/>
          </w:tcPr>
          <w:p w14:paraId="0C86E045"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2D56612D" w14:textId="77777777" w:rsidR="007A1370" w:rsidRDefault="007A1370">
            <w:pPr>
              <w:keepNext/>
              <w:keepLines/>
              <w:spacing w:after="0"/>
              <w:jc w:val="center"/>
              <w:rPr>
                <w:rFonts w:ascii="Arial" w:hAnsi="Arial" w:cs="Arial"/>
                <w:sz w:val="18"/>
                <w:lang w:eastAsia="zh-CN"/>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5DAD855" w14:textId="77777777" w:rsidR="007A1370" w:rsidRDefault="007A1370">
            <w:pPr>
              <w:keepNext/>
              <w:keepLines/>
              <w:spacing w:after="0"/>
              <w:rPr>
                <w:rFonts w:ascii="Arial" w:hAnsi="Arial" w:cs="Arial"/>
                <w:sz w:val="18"/>
                <w:lang w:eastAsia="zh-CN"/>
              </w:rPr>
            </w:pPr>
            <w:r>
              <w:rPr>
                <w:rFonts w:ascii="Arial" w:hAnsi="Arial" w:cs="Arial"/>
                <w:sz w:val="18"/>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17AA1EAE"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7467BEF7" w14:textId="77777777" w:rsidR="007A1370" w:rsidRDefault="007A1370">
            <w:pPr>
              <w:keepNext/>
              <w:keepLines/>
              <w:spacing w:after="0"/>
              <w:jc w:val="center"/>
              <w:rPr>
                <w:rFonts w:ascii="Arial" w:hAnsi="Arial" w:cs="Arial"/>
                <w:sz w:val="18"/>
                <w:lang w:eastAsia="zh-CN"/>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B160E0E" w14:textId="77777777" w:rsidR="007A1370" w:rsidRDefault="007A1370">
            <w:pPr>
              <w:keepNext/>
              <w:keepLines/>
              <w:spacing w:after="0"/>
              <w:rPr>
                <w:rFonts w:ascii="Arial" w:hAnsi="Arial" w:cs="Arial"/>
                <w:sz w:val="18"/>
                <w:lang w:eastAsia="zh-CN"/>
              </w:rPr>
            </w:pPr>
            <w:r>
              <w:rPr>
                <w:rFonts w:ascii="Arial" w:hAnsi="Arial" w:cs="Arial"/>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260089" w14:textId="77777777" w:rsidR="007A1370" w:rsidRDefault="007A1370">
            <w:pPr>
              <w:keepNext/>
              <w:keepLines/>
              <w:spacing w:after="0"/>
              <w:jc w:val="center"/>
              <w:rPr>
                <w:rFonts w:ascii="Arial" w:hAnsi="Arial"/>
                <w:sz w:val="18"/>
                <w:lang w:eastAsia="zh-CN"/>
              </w:rPr>
            </w:pPr>
            <w:r>
              <w:rPr>
                <w:rFonts w:ascii="Arial" w:hAnsi="Arial"/>
                <w:sz w:val="18"/>
                <w:lang w:eastAsia="zh-CN"/>
              </w:rPr>
              <w:t>FDD</w:t>
            </w:r>
          </w:p>
        </w:tc>
      </w:tr>
      <w:tr w:rsidR="007A1370" w14:paraId="2F35BAF6"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D3433"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BD87985" w14:textId="77777777" w:rsidR="007A1370" w:rsidRDefault="007A1370">
            <w:pPr>
              <w:keepNext/>
              <w:keepLines/>
              <w:spacing w:after="0"/>
              <w:jc w:val="center"/>
              <w:rPr>
                <w:rFonts w:ascii="Arial" w:hAnsi="Arial"/>
                <w:sz w:val="18"/>
                <w:lang w:eastAsia="zh-CN"/>
              </w:rPr>
            </w:pPr>
            <w:r>
              <w:rPr>
                <w:rFonts w:ascii="Arial" w:hAnsi="Arial"/>
                <w:sz w:val="18"/>
                <w:lang w:eastAsia="zh-CN"/>
              </w:rPr>
              <w:t>n28</w:t>
            </w:r>
          </w:p>
        </w:tc>
        <w:tc>
          <w:tcPr>
            <w:tcW w:w="1212" w:type="dxa"/>
            <w:tcBorders>
              <w:top w:val="single" w:sz="4" w:space="0" w:color="auto"/>
              <w:left w:val="single" w:sz="4" w:space="0" w:color="auto"/>
              <w:bottom w:val="single" w:sz="4" w:space="0" w:color="auto"/>
              <w:right w:val="single" w:sz="4" w:space="0" w:color="auto"/>
            </w:tcBorders>
            <w:hideMark/>
          </w:tcPr>
          <w:p w14:paraId="1ABAB9DC"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703 MHz</w:t>
            </w:r>
          </w:p>
        </w:tc>
        <w:tc>
          <w:tcPr>
            <w:tcW w:w="317" w:type="dxa"/>
            <w:tcBorders>
              <w:top w:val="single" w:sz="4" w:space="0" w:color="auto"/>
              <w:left w:val="single" w:sz="4" w:space="0" w:color="auto"/>
              <w:bottom w:val="single" w:sz="4" w:space="0" w:color="auto"/>
              <w:right w:val="single" w:sz="4" w:space="0" w:color="auto"/>
            </w:tcBorders>
            <w:hideMark/>
          </w:tcPr>
          <w:p w14:paraId="0878FEE6"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4D76618" w14:textId="77777777" w:rsidR="007A1370" w:rsidRDefault="007A1370">
            <w:pPr>
              <w:keepNext/>
              <w:keepLines/>
              <w:spacing w:after="0"/>
              <w:rPr>
                <w:rFonts w:ascii="Arial" w:hAnsi="Arial" w:cs="Arial"/>
                <w:sz w:val="18"/>
                <w:lang w:eastAsia="zh-CN"/>
              </w:rPr>
            </w:pPr>
            <w:r>
              <w:rPr>
                <w:rFonts w:ascii="Arial" w:hAnsi="Arial" w:cs="Arial"/>
                <w:sz w:val="18"/>
                <w:lang w:eastAsia="zh-CN"/>
              </w:rPr>
              <w:t>748 MHz</w:t>
            </w:r>
          </w:p>
        </w:tc>
        <w:tc>
          <w:tcPr>
            <w:tcW w:w="1210" w:type="dxa"/>
            <w:tcBorders>
              <w:top w:val="single" w:sz="4" w:space="0" w:color="auto"/>
              <w:left w:val="single" w:sz="4" w:space="0" w:color="auto"/>
              <w:bottom w:val="single" w:sz="4" w:space="0" w:color="auto"/>
              <w:right w:val="single" w:sz="4" w:space="0" w:color="auto"/>
            </w:tcBorders>
            <w:hideMark/>
          </w:tcPr>
          <w:p w14:paraId="76746475"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6A3ED01E"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6C2F33B" w14:textId="77777777" w:rsidR="007A1370" w:rsidRDefault="007A1370">
            <w:pPr>
              <w:keepNext/>
              <w:keepLines/>
              <w:spacing w:after="0"/>
              <w:rPr>
                <w:rFonts w:ascii="Arial" w:hAnsi="Arial" w:cs="Arial"/>
                <w:sz w:val="18"/>
                <w:lang w:eastAsia="zh-CN"/>
              </w:rPr>
            </w:pPr>
            <w:r>
              <w:rPr>
                <w:rFonts w:ascii="Arial" w:hAnsi="Arial" w:cs="Arial"/>
                <w:sz w:val="18"/>
                <w:lang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F9DA39"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FDD</w:t>
            </w:r>
          </w:p>
        </w:tc>
      </w:tr>
      <w:tr w:rsidR="007A1370" w14:paraId="2EC83988"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24BC1"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F310387" w14:textId="77777777" w:rsidR="007A1370" w:rsidRDefault="007A1370">
            <w:pPr>
              <w:keepNext/>
              <w:keepLines/>
              <w:spacing w:after="0"/>
              <w:jc w:val="center"/>
              <w:rPr>
                <w:rFonts w:ascii="Arial" w:hAnsi="Arial"/>
                <w:sz w:val="18"/>
                <w:lang w:eastAsia="zh-CN"/>
              </w:rPr>
            </w:pPr>
            <w:r>
              <w:rPr>
                <w:rFonts w:ascii="Arial" w:hAnsi="Arial"/>
                <w:sz w:val="18"/>
                <w:lang w:eastAsia="zh-CN"/>
              </w:rPr>
              <w:t>n41</w:t>
            </w:r>
          </w:p>
        </w:tc>
        <w:tc>
          <w:tcPr>
            <w:tcW w:w="1212" w:type="dxa"/>
            <w:tcBorders>
              <w:top w:val="single" w:sz="4" w:space="0" w:color="auto"/>
              <w:left w:val="single" w:sz="4" w:space="0" w:color="auto"/>
              <w:bottom w:val="single" w:sz="4" w:space="0" w:color="auto"/>
              <w:right w:val="single" w:sz="4" w:space="0" w:color="auto"/>
            </w:tcBorders>
            <w:hideMark/>
          </w:tcPr>
          <w:p w14:paraId="766138C4"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14:paraId="0ACBB888"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47300AA" w14:textId="77777777" w:rsidR="007A1370" w:rsidRDefault="007A1370">
            <w:pPr>
              <w:keepNext/>
              <w:keepLines/>
              <w:spacing w:after="0"/>
              <w:rPr>
                <w:rFonts w:ascii="Arial" w:hAnsi="Arial" w:cs="Arial"/>
                <w:sz w:val="18"/>
                <w:lang w:eastAsia="zh-CN"/>
              </w:rPr>
            </w:pPr>
            <w:r>
              <w:rPr>
                <w:rFonts w:ascii="Arial" w:hAnsi="Arial" w:cs="Arial"/>
                <w:sz w:val="18"/>
                <w:lang w:eastAsia="zh-CN"/>
              </w:rPr>
              <w:t>2690 MHz</w:t>
            </w:r>
          </w:p>
        </w:tc>
        <w:tc>
          <w:tcPr>
            <w:tcW w:w="1210" w:type="dxa"/>
            <w:tcBorders>
              <w:top w:val="single" w:sz="4" w:space="0" w:color="auto"/>
              <w:left w:val="single" w:sz="4" w:space="0" w:color="auto"/>
              <w:bottom w:val="single" w:sz="4" w:space="0" w:color="auto"/>
              <w:right w:val="single" w:sz="4" w:space="0" w:color="auto"/>
            </w:tcBorders>
            <w:hideMark/>
          </w:tcPr>
          <w:p w14:paraId="0AED49A3"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14:paraId="4C2E9774"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275218C" w14:textId="77777777" w:rsidR="007A1370" w:rsidRDefault="007A1370">
            <w:pPr>
              <w:keepNext/>
              <w:keepLines/>
              <w:spacing w:after="0"/>
              <w:rPr>
                <w:rFonts w:ascii="Arial" w:hAnsi="Arial" w:cs="Arial"/>
                <w:sz w:val="18"/>
                <w:lang w:eastAsia="zh-CN"/>
              </w:rPr>
            </w:pPr>
            <w:r>
              <w:rPr>
                <w:rFonts w:ascii="Arial" w:hAnsi="Arial" w:cs="Arial"/>
                <w:sz w:val="18"/>
                <w:lang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94BA9F"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TDD</w:t>
            </w:r>
          </w:p>
        </w:tc>
      </w:tr>
      <w:tr w:rsidR="007A1370" w14:paraId="1BABD466"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3F317"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9A1ADA4" w14:textId="77777777" w:rsidR="007A1370" w:rsidRDefault="007A1370">
            <w:pPr>
              <w:keepNext/>
              <w:keepLines/>
              <w:spacing w:after="0"/>
              <w:jc w:val="center"/>
              <w:rPr>
                <w:rFonts w:ascii="Arial" w:hAnsi="Arial"/>
                <w:sz w:val="18"/>
                <w:lang w:eastAsia="zh-CN"/>
              </w:rPr>
            </w:pPr>
            <w:r>
              <w:rPr>
                <w:rFonts w:ascii="Arial" w:hAnsi="Arial"/>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4A8F692F"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7AC30C9B"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7C7A307" w14:textId="77777777" w:rsidR="007A1370" w:rsidRDefault="007A1370">
            <w:pPr>
              <w:keepNext/>
              <w:keepLines/>
              <w:spacing w:after="0"/>
              <w:rPr>
                <w:rFonts w:ascii="Arial" w:hAnsi="Arial" w:cs="Arial"/>
                <w:sz w:val="18"/>
                <w:lang w:eastAsia="zh-CN"/>
              </w:rPr>
            </w:pPr>
            <w:r>
              <w:rPr>
                <w:rFonts w:ascii="Arial" w:hAnsi="Arial" w:cs="Arial"/>
                <w:sz w:val="18"/>
                <w:lang w:eastAsia="zh-CN"/>
              </w:rPr>
              <w:t>3800 MHz</w:t>
            </w:r>
          </w:p>
        </w:tc>
        <w:tc>
          <w:tcPr>
            <w:tcW w:w="1210" w:type="dxa"/>
            <w:tcBorders>
              <w:top w:val="single" w:sz="4" w:space="0" w:color="auto"/>
              <w:left w:val="single" w:sz="4" w:space="0" w:color="auto"/>
              <w:bottom w:val="single" w:sz="4" w:space="0" w:color="auto"/>
              <w:right w:val="single" w:sz="4" w:space="0" w:color="auto"/>
            </w:tcBorders>
            <w:hideMark/>
          </w:tcPr>
          <w:p w14:paraId="30C5FBD1"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365A4436"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FF7A9CD" w14:textId="77777777" w:rsidR="007A1370" w:rsidRDefault="007A1370">
            <w:pPr>
              <w:keepNext/>
              <w:keepLines/>
              <w:spacing w:after="0"/>
              <w:rPr>
                <w:rFonts w:ascii="Arial" w:hAnsi="Arial" w:cs="Arial"/>
                <w:sz w:val="18"/>
                <w:lang w:eastAsia="zh-CN"/>
              </w:rPr>
            </w:pPr>
            <w:r>
              <w:rPr>
                <w:rFonts w:ascii="Arial" w:hAnsi="Arial" w:cs="Arial"/>
                <w:sz w:val="18"/>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3A03AD"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TDD</w:t>
            </w:r>
          </w:p>
        </w:tc>
      </w:tr>
    </w:tbl>
    <w:p w14:paraId="166C912B" w14:textId="77777777" w:rsidR="005229A5" w:rsidRPr="00621714" w:rsidRDefault="007A1370" w:rsidP="005229A5">
      <w:pPr>
        <w:pStyle w:val="Heading3"/>
      </w:pPr>
      <w:bookmarkStart w:id="84" w:name="_Toc56085221"/>
      <w:r>
        <w:rPr>
          <w:rFonts w:eastAsia="SimSun"/>
        </w:rPr>
        <w:t>5.3.</w:t>
      </w:r>
      <w:r>
        <w:rPr>
          <w:rFonts w:eastAsia="SimSun"/>
          <w:lang w:eastAsia="zh-CN"/>
        </w:rPr>
        <w:t>2</w:t>
      </w:r>
      <w:r>
        <w:rPr>
          <w:rFonts w:eastAsia="SimSun"/>
        </w:rPr>
        <w:tab/>
        <w:t>Channel bandwidths per operating band for CA</w:t>
      </w:r>
      <w:bookmarkEnd w:id="82"/>
      <w:bookmarkEnd w:id="84"/>
    </w:p>
    <w:p w14:paraId="5EA5419E" w14:textId="50DC2CF1" w:rsidR="007A1370" w:rsidRDefault="007A1370" w:rsidP="007A1370">
      <w:pPr>
        <w:pStyle w:val="TH"/>
        <w:rPr>
          <w:rFonts w:eastAsia="SimSun"/>
        </w:rPr>
      </w:pPr>
      <w:r>
        <w:t xml:space="preserve">Table </w:t>
      </w:r>
      <w:r>
        <w:rPr>
          <w:lang w:eastAsia="zh-CN"/>
        </w:rPr>
        <w:t>5.3.2</w:t>
      </w:r>
      <w:r>
        <w:t>-1: Supported channel bandwidths per CA configuration for 4DL inter-band CA</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1"/>
        <w:gridCol w:w="1620"/>
        <w:gridCol w:w="509"/>
        <w:gridCol w:w="450"/>
        <w:gridCol w:w="442"/>
        <w:gridCol w:w="456"/>
        <w:gridCol w:w="456"/>
        <w:gridCol w:w="456"/>
        <w:gridCol w:w="456"/>
        <w:gridCol w:w="456"/>
        <w:gridCol w:w="456"/>
        <w:gridCol w:w="482"/>
        <w:gridCol w:w="531"/>
        <w:gridCol w:w="466"/>
        <w:gridCol w:w="466"/>
        <w:gridCol w:w="466"/>
        <w:gridCol w:w="466"/>
        <w:gridCol w:w="1080"/>
      </w:tblGrid>
      <w:tr w:rsidR="007A1370" w14:paraId="2CEEEFE7" w14:textId="77777777" w:rsidTr="007A1370">
        <w:trPr>
          <w:trHeight w:val="575"/>
          <w:jc w:val="center"/>
        </w:trPr>
        <w:tc>
          <w:tcPr>
            <w:tcW w:w="1160" w:type="dxa"/>
            <w:tcBorders>
              <w:top w:val="single" w:sz="4" w:space="0" w:color="auto"/>
              <w:left w:val="single" w:sz="4" w:space="0" w:color="auto"/>
              <w:bottom w:val="single" w:sz="4" w:space="0" w:color="auto"/>
              <w:right w:val="single" w:sz="4" w:space="0" w:color="auto"/>
            </w:tcBorders>
            <w:vAlign w:val="center"/>
            <w:hideMark/>
          </w:tcPr>
          <w:p w14:paraId="04D336E6"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NR CA configuration</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5EDC9A1"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 xml:space="preserve">NR </w:t>
            </w:r>
            <w:r>
              <w:rPr>
                <w:rFonts w:ascii="Arial" w:hAnsi="Arial" w:cs="Arial"/>
                <w:b/>
                <w:sz w:val="18"/>
                <w:szCs w:val="18"/>
                <w:lang w:eastAsia="sv-SE"/>
              </w:rPr>
              <w:t>Uplink CA configuration</w:t>
            </w:r>
          </w:p>
        </w:tc>
        <w:tc>
          <w:tcPr>
            <w:tcW w:w="509" w:type="dxa"/>
            <w:tcBorders>
              <w:top w:val="single" w:sz="4" w:space="0" w:color="auto"/>
              <w:left w:val="single" w:sz="4" w:space="0" w:color="auto"/>
              <w:bottom w:val="single" w:sz="4" w:space="0" w:color="auto"/>
              <w:right w:val="single" w:sz="4" w:space="0" w:color="auto"/>
            </w:tcBorders>
            <w:vAlign w:val="center"/>
            <w:hideMark/>
          </w:tcPr>
          <w:p w14:paraId="7E5D088A"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NR Band</w:t>
            </w:r>
          </w:p>
        </w:tc>
        <w:tc>
          <w:tcPr>
            <w:tcW w:w="450" w:type="dxa"/>
            <w:tcBorders>
              <w:top w:val="single" w:sz="4" w:space="0" w:color="auto"/>
              <w:left w:val="single" w:sz="4" w:space="0" w:color="auto"/>
              <w:bottom w:val="single" w:sz="4" w:space="0" w:color="auto"/>
              <w:right w:val="single" w:sz="4" w:space="0" w:color="auto"/>
            </w:tcBorders>
            <w:vAlign w:val="center"/>
            <w:hideMark/>
          </w:tcPr>
          <w:p w14:paraId="521D9B4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SCS</w:t>
            </w:r>
          </w:p>
          <w:p w14:paraId="54DAEA74"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(kHz)</w:t>
            </w:r>
          </w:p>
        </w:tc>
        <w:tc>
          <w:tcPr>
            <w:tcW w:w="442" w:type="dxa"/>
            <w:tcBorders>
              <w:top w:val="single" w:sz="4" w:space="0" w:color="auto"/>
              <w:left w:val="single" w:sz="4" w:space="0" w:color="auto"/>
              <w:bottom w:val="single" w:sz="4" w:space="0" w:color="auto"/>
              <w:right w:val="single" w:sz="4" w:space="0" w:color="auto"/>
            </w:tcBorders>
            <w:vAlign w:val="center"/>
            <w:hideMark/>
          </w:tcPr>
          <w:p w14:paraId="6D61410D"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5</w:t>
            </w:r>
          </w:p>
          <w:p w14:paraId="4709728E"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507C7B8A"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10</w:t>
            </w:r>
          </w:p>
          <w:p w14:paraId="529C41B0"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4F90CDA2"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15</w:t>
            </w:r>
          </w:p>
          <w:p w14:paraId="012DB1BF"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5108A375"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20</w:t>
            </w:r>
          </w:p>
          <w:p w14:paraId="5373ACC0"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17B7209D" w14:textId="77777777" w:rsidR="007A1370" w:rsidRDefault="007A1370">
            <w:pPr>
              <w:keepNext/>
              <w:keepLines/>
              <w:jc w:val="center"/>
              <w:rPr>
                <w:rFonts w:ascii="Arial" w:hAnsi="Arial" w:cs="Arial"/>
                <w:b/>
                <w:sz w:val="18"/>
                <w:szCs w:val="18"/>
                <w:lang w:eastAsia="zh-CN"/>
              </w:rPr>
            </w:pPr>
            <w:r>
              <w:rPr>
                <w:rFonts w:ascii="Arial" w:hAnsi="Arial" w:cs="Arial"/>
                <w:b/>
                <w:sz w:val="18"/>
                <w:szCs w:val="18"/>
                <w:lang w:eastAsia="zh-CN"/>
              </w:rPr>
              <w:t>25</w:t>
            </w:r>
          </w:p>
          <w:p w14:paraId="676AD8DC"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090E681C"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3</w:t>
            </w:r>
            <w:r>
              <w:rPr>
                <w:rFonts w:ascii="Arial" w:hAnsi="Arial" w:cs="Arial"/>
                <w:b/>
                <w:sz w:val="18"/>
                <w:szCs w:val="18"/>
                <w:lang w:eastAsia="sv-SE"/>
              </w:rPr>
              <w:t>0</w:t>
            </w:r>
          </w:p>
          <w:p w14:paraId="08BCBB2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63F3B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40</w:t>
            </w:r>
          </w:p>
          <w:p w14:paraId="5488E687"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82" w:type="dxa"/>
            <w:tcBorders>
              <w:top w:val="single" w:sz="4" w:space="0" w:color="auto"/>
              <w:left w:val="single" w:sz="4" w:space="0" w:color="auto"/>
              <w:bottom w:val="single" w:sz="4" w:space="0" w:color="auto"/>
              <w:right w:val="single" w:sz="4" w:space="0" w:color="auto"/>
            </w:tcBorders>
            <w:vAlign w:val="center"/>
            <w:hideMark/>
          </w:tcPr>
          <w:p w14:paraId="2300B45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50</w:t>
            </w:r>
          </w:p>
          <w:p w14:paraId="6D134BA3"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531" w:type="dxa"/>
            <w:tcBorders>
              <w:top w:val="single" w:sz="4" w:space="0" w:color="auto"/>
              <w:left w:val="single" w:sz="4" w:space="0" w:color="auto"/>
              <w:bottom w:val="single" w:sz="4" w:space="0" w:color="auto"/>
              <w:right w:val="single" w:sz="4" w:space="0" w:color="auto"/>
            </w:tcBorders>
            <w:vAlign w:val="center"/>
            <w:hideMark/>
          </w:tcPr>
          <w:p w14:paraId="1849AAD9"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60</w:t>
            </w:r>
          </w:p>
          <w:p w14:paraId="5D2BF96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hideMark/>
          </w:tcPr>
          <w:p w14:paraId="7B0BFBEB"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7</w:t>
            </w:r>
            <w:r>
              <w:rPr>
                <w:rFonts w:ascii="Arial" w:hAnsi="Arial" w:cs="Arial"/>
                <w:b/>
                <w:sz w:val="18"/>
                <w:szCs w:val="18"/>
                <w:lang w:eastAsia="sv-SE"/>
              </w:rPr>
              <w:t>0</w:t>
            </w:r>
          </w:p>
          <w:p w14:paraId="15CC7137"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5F2014C9"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80</w:t>
            </w:r>
          </w:p>
          <w:p w14:paraId="6CCA39A2"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2511FB2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9</w:t>
            </w:r>
            <w:r>
              <w:rPr>
                <w:rFonts w:ascii="Arial" w:hAnsi="Arial" w:cs="Arial"/>
                <w:b/>
                <w:sz w:val="18"/>
                <w:szCs w:val="18"/>
                <w:lang w:eastAsia="sv-SE"/>
              </w:rPr>
              <w:t>0</w:t>
            </w:r>
          </w:p>
          <w:p w14:paraId="3DDCF86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6131B30C"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100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AAEBF55"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Bandwidth combination set</w:t>
            </w:r>
          </w:p>
        </w:tc>
      </w:tr>
      <w:tr w:rsidR="007A1370" w14:paraId="04C276FC" w14:textId="77777777" w:rsidTr="007A1370">
        <w:trPr>
          <w:trHeight w:val="1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65764A75"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CA_n3A-n28A-n41A</w:t>
            </w:r>
            <w:r>
              <w:rPr>
                <w:rFonts w:ascii="Arial" w:hAnsi="Arial" w:cs="Arial"/>
                <w:sz w:val="18"/>
                <w:szCs w:val="18"/>
                <w:lang w:eastAsia="zh-CN"/>
              </w:rPr>
              <w:t>-n77A</w:t>
            </w:r>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14:paraId="061346AB" w14:textId="77777777" w:rsidR="007A1370" w:rsidRDefault="007A1370">
            <w:pPr>
              <w:pStyle w:val="TAL"/>
              <w:jc w:val="center"/>
              <w:rPr>
                <w:rFonts w:cs="Arial"/>
                <w:lang w:eastAsia="zh-CN"/>
              </w:rPr>
            </w:pPr>
            <w:r>
              <w:rPr>
                <w:rFonts w:cs="Arial"/>
                <w:lang w:eastAsia="zh-CN"/>
              </w:rPr>
              <w:t>-</w:t>
            </w: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2C8AD1A2"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w:t>
            </w:r>
            <w:r>
              <w:rPr>
                <w:rFonts w:ascii="Arial" w:hAnsi="Arial" w:cs="Arial"/>
                <w:sz w:val="18"/>
                <w:szCs w:val="18"/>
                <w:lang w:eastAsia="zh-CN"/>
              </w:rPr>
              <w:t>3</w:t>
            </w:r>
          </w:p>
        </w:tc>
        <w:tc>
          <w:tcPr>
            <w:tcW w:w="450" w:type="dxa"/>
            <w:tcBorders>
              <w:top w:val="single" w:sz="4" w:space="0" w:color="auto"/>
              <w:left w:val="single" w:sz="4" w:space="0" w:color="auto"/>
              <w:bottom w:val="single" w:sz="4" w:space="0" w:color="auto"/>
              <w:right w:val="single" w:sz="4" w:space="0" w:color="auto"/>
            </w:tcBorders>
            <w:vAlign w:val="center"/>
            <w:hideMark/>
          </w:tcPr>
          <w:p w14:paraId="64990094"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vAlign w:val="center"/>
            <w:hideMark/>
          </w:tcPr>
          <w:p w14:paraId="5CB8079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B0896F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394F49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47779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681E13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FAAD39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7839641"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4E280C03"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7161A51B"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4A07EABA"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CC4CD65"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5085DC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D027D12" w14:textId="77777777" w:rsidR="007A1370" w:rsidRDefault="007A1370">
            <w:pPr>
              <w:keepNext/>
              <w:keepLines/>
              <w:jc w:val="center"/>
              <w:rPr>
                <w:rFonts w:ascii="Arial" w:hAnsi="Arial"/>
                <w:sz w:val="18"/>
                <w:szCs w:val="18"/>
                <w:lang w:val="x-none" w:eastAsia="sv-SE"/>
              </w:rPr>
            </w:pP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63851D50"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zh-CN"/>
              </w:rPr>
              <w:t>0</w:t>
            </w:r>
          </w:p>
        </w:tc>
      </w:tr>
      <w:tr w:rsidR="007A1370" w14:paraId="7F001DD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35B4AC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504FCA92"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201B1191"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497DA8F0"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vAlign w:val="center"/>
          </w:tcPr>
          <w:p w14:paraId="74C6E10A"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CB44561"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AD660B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D4A56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7DDBCC8"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0A04BA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08411F9"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15B26D67"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791BCA47"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3A2BF909"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43FD8FD5"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183B5BE"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4E03248" w14:textId="77777777" w:rsidR="007A1370" w:rsidRDefault="007A1370">
            <w:pPr>
              <w:keepNext/>
              <w:keepLines/>
              <w:jc w:val="center"/>
              <w:rPr>
                <w:rFonts w:ascii="Arial" w:hAnsi="Arial"/>
                <w:sz w:val="18"/>
                <w:szCs w:val="18"/>
                <w:lang w:val="x-none"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7F5E288" w14:textId="77777777" w:rsidR="007A1370" w:rsidRDefault="007A1370">
            <w:pPr>
              <w:spacing w:after="0"/>
              <w:rPr>
                <w:rFonts w:ascii="Arial" w:hAnsi="Arial" w:cs="Arial"/>
                <w:sz w:val="18"/>
                <w:szCs w:val="18"/>
                <w:lang w:eastAsia="zh-CN"/>
              </w:rPr>
            </w:pPr>
          </w:p>
        </w:tc>
      </w:tr>
      <w:tr w:rsidR="007A1370" w14:paraId="4382CC9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4286E321"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BC45137"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456C77DB"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6D3EF455"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vAlign w:val="center"/>
          </w:tcPr>
          <w:p w14:paraId="233050A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F93B0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FEBB1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FFDEC9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6AC608"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A3C04E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963178"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5BF4B0F8"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5535F4E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120147D1"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562CE71B"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3AAC9E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A108D9E" w14:textId="77777777" w:rsidR="007A1370" w:rsidRDefault="007A1370">
            <w:pPr>
              <w:keepNext/>
              <w:keepLines/>
              <w:jc w:val="center"/>
              <w:rPr>
                <w:rFonts w:ascii="Arial" w:hAnsi="Arial"/>
                <w:sz w:val="18"/>
                <w:szCs w:val="18"/>
                <w:lang w:val="x-none"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815B30E" w14:textId="77777777" w:rsidR="007A1370" w:rsidRDefault="007A1370">
            <w:pPr>
              <w:spacing w:after="0"/>
              <w:rPr>
                <w:rFonts w:ascii="Arial" w:hAnsi="Arial" w:cs="Arial"/>
                <w:sz w:val="18"/>
                <w:szCs w:val="18"/>
                <w:lang w:eastAsia="zh-CN"/>
              </w:rPr>
            </w:pPr>
          </w:p>
        </w:tc>
      </w:tr>
      <w:tr w:rsidR="007A1370" w14:paraId="19D7E0D2"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0BEFB904"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699811C"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49FABA8E"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w:t>
            </w:r>
            <w:r>
              <w:rPr>
                <w:rFonts w:ascii="Arial" w:hAnsi="Arial" w:cs="Arial"/>
                <w:sz w:val="18"/>
                <w:szCs w:val="18"/>
                <w:lang w:eastAsia="zh-CN"/>
              </w:rPr>
              <w:t>28</w:t>
            </w:r>
          </w:p>
        </w:tc>
        <w:tc>
          <w:tcPr>
            <w:tcW w:w="450" w:type="dxa"/>
            <w:tcBorders>
              <w:top w:val="single" w:sz="4" w:space="0" w:color="auto"/>
              <w:left w:val="single" w:sz="4" w:space="0" w:color="auto"/>
              <w:bottom w:val="single" w:sz="4" w:space="0" w:color="auto"/>
              <w:right w:val="single" w:sz="4" w:space="0" w:color="auto"/>
            </w:tcBorders>
            <w:hideMark/>
          </w:tcPr>
          <w:p w14:paraId="32D3B9F2" w14:textId="77777777" w:rsidR="007A1370" w:rsidRDefault="007A1370">
            <w:pPr>
              <w:pStyle w:val="TAC"/>
              <w:rPr>
                <w:rFonts w:cs="Arial"/>
                <w:lang w:eastAsia="sv-SE"/>
              </w:rPr>
            </w:pPr>
            <w:r>
              <w:rPr>
                <w:rFonts w:cs="Arial"/>
                <w:lang w:eastAsia="sv-SE"/>
              </w:rPr>
              <w:t>15</w:t>
            </w:r>
          </w:p>
        </w:tc>
        <w:tc>
          <w:tcPr>
            <w:tcW w:w="442" w:type="dxa"/>
            <w:tcBorders>
              <w:top w:val="single" w:sz="4" w:space="0" w:color="auto"/>
              <w:left w:val="single" w:sz="4" w:space="0" w:color="auto"/>
              <w:bottom w:val="single" w:sz="4" w:space="0" w:color="auto"/>
              <w:right w:val="single" w:sz="4" w:space="0" w:color="auto"/>
            </w:tcBorders>
            <w:hideMark/>
          </w:tcPr>
          <w:p w14:paraId="7F914304"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2C4E2F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643265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923D6C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EF3F0C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F68E3A1"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45F14917"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548DDAA2"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61096C8A"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4195D55B"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C26DB2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69B1370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4E984681"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2D5A997" w14:textId="77777777" w:rsidR="007A1370" w:rsidRDefault="007A1370">
            <w:pPr>
              <w:spacing w:after="0"/>
              <w:rPr>
                <w:rFonts w:ascii="Arial" w:hAnsi="Arial" w:cs="Arial"/>
                <w:sz w:val="18"/>
                <w:szCs w:val="18"/>
                <w:lang w:eastAsia="zh-CN"/>
              </w:rPr>
            </w:pPr>
          </w:p>
        </w:tc>
      </w:tr>
      <w:tr w:rsidR="007A1370" w14:paraId="332303C1"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09D89F66"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5667CDFE"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67565D1E"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773F2B8D" w14:textId="77777777" w:rsidR="007A1370" w:rsidRDefault="007A1370">
            <w:pPr>
              <w:pStyle w:val="TAC"/>
              <w:rPr>
                <w:rFonts w:cs="Arial"/>
                <w:lang w:eastAsia="sv-SE"/>
              </w:rPr>
            </w:pPr>
            <w:r>
              <w:rPr>
                <w:rFonts w:cs="Arial"/>
                <w:lang w:eastAsia="sv-SE"/>
              </w:rPr>
              <w:t>30</w:t>
            </w:r>
          </w:p>
        </w:tc>
        <w:tc>
          <w:tcPr>
            <w:tcW w:w="442" w:type="dxa"/>
            <w:tcBorders>
              <w:top w:val="single" w:sz="4" w:space="0" w:color="auto"/>
              <w:left w:val="single" w:sz="4" w:space="0" w:color="auto"/>
              <w:bottom w:val="single" w:sz="4" w:space="0" w:color="auto"/>
              <w:right w:val="single" w:sz="4" w:space="0" w:color="auto"/>
            </w:tcBorders>
          </w:tcPr>
          <w:p w14:paraId="4D76B064"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hideMark/>
          </w:tcPr>
          <w:p w14:paraId="5D59C305"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9B76B9"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226843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AAB89E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41D70F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72731BBE"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44FC4441"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1CD351C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71F3E7F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35162DC5"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2EE6A5F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17A1F44"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50E5D6E" w14:textId="77777777" w:rsidR="007A1370" w:rsidRDefault="007A1370">
            <w:pPr>
              <w:spacing w:after="0"/>
              <w:rPr>
                <w:rFonts w:ascii="Arial" w:hAnsi="Arial" w:cs="Arial"/>
                <w:sz w:val="18"/>
                <w:szCs w:val="18"/>
                <w:lang w:eastAsia="zh-CN"/>
              </w:rPr>
            </w:pPr>
          </w:p>
        </w:tc>
      </w:tr>
      <w:tr w:rsidR="007A1370" w14:paraId="7DA8330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6153BED4"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4CCC24D"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1E46E468"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20B53ADB" w14:textId="77777777" w:rsidR="007A1370" w:rsidRDefault="007A1370">
            <w:pPr>
              <w:pStyle w:val="TAC"/>
              <w:rPr>
                <w:rFonts w:cs="Arial"/>
                <w:lang w:eastAsia="sv-SE"/>
              </w:rPr>
            </w:pPr>
            <w:r>
              <w:rPr>
                <w:rFonts w:cs="Arial"/>
                <w:lang w:eastAsia="sv-SE"/>
              </w:rPr>
              <w:t>60</w:t>
            </w:r>
          </w:p>
        </w:tc>
        <w:tc>
          <w:tcPr>
            <w:tcW w:w="442" w:type="dxa"/>
            <w:tcBorders>
              <w:top w:val="single" w:sz="4" w:space="0" w:color="auto"/>
              <w:left w:val="single" w:sz="4" w:space="0" w:color="auto"/>
              <w:bottom w:val="single" w:sz="4" w:space="0" w:color="auto"/>
              <w:right w:val="single" w:sz="4" w:space="0" w:color="auto"/>
            </w:tcBorders>
          </w:tcPr>
          <w:p w14:paraId="639FAB90"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7F85A281"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44B81DFB"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66630E6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012C9F06"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tcPr>
          <w:p w14:paraId="27DD6A9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744F12A6"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188B4FF3"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3386CCDC"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556DD48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17E6F18"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1A78CCD4"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756A414"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1E15C8C" w14:textId="77777777" w:rsidR="007A1370" w:rsidRDefault="007A1370">
            <w:pPr>
              <w:spacing w:after="0"/>
              <w:rPr>
                <w:rFonts w:ascii="Arial" w:hAnsi="Arial" w:cs="Arial"/>
                <w:sz w:val="18"/>
                <w:szCs w:val="18"/>
                <w:lang w:eastAsia="zh-CN"/>
              </w:rPr>
            </w:pPr>
          </w:p>
        </w:tc>
      </w:tr>
      <w:tr w:rsidR="007A1370" w14:paraId="62D9E593"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8BBBC3D"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15313852"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1C4A5232"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n41</w:t>
            </w:r>
          </w:p>
        </w:tc>
        <w:tc>
          <w:tcPr>
            <w:tcW w:w="450" w:type="dxa"/>
            <w:tcBorders>
              <w:top w:val="single" w:sz="4" w:space="0" w:color="auto"/>
              <w:left w:val="single" w:sz="4" w:space="0" w:color="auto"/>
              <w:bottom w:val="single" w:sz="4" w:space="0" w:color="auto"/>
              <w:right w:val="single" w:sz="4" w:space="0" w:color="auto"/>
            </w:tcBorders>
            <w:hideMark/>
          </w:tcPr>
          <w:p w14:paraId="6A4008AD"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tcPr>
          <w:p w14:paraId="3599BDC0"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66112D9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C0FC916"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4A21DC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A5DD58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1CD67624"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A7EF67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23C29764"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tcPr>
          <w:p w14:paraId="7B368E7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7704AC2B"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94DE356"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C171B8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D8705B8"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FF34639" w14:textId="77777777" w:rsidR="007A1370" w:rsidRDefault="007A1370">
            <w:pPr>
              <w:spacing w:after="0"/>
              <w:rPr>
                <w:rFonts w:ascii="Arial" w:hAnsi="Arial" w:cs="Arial"/>
                <w:sz w:val="18"/>
                <w:szCs w:val="18"/>
                <w:lang w:eastAsia="zh-CN"/>
              </w:rPr>
            </w:pPr>
          </w:p>
        </w:tc>
      </w:tr>
      <w:tr w:rsidR="007A1370" w14:paraId="67457A77"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5C4935C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7FA028E4"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3E4DB5BA"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464186FF"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tcPr>
          <w:p w14:paraId="5AE4CA17"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1629ABF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B649B7"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736D36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5D594C7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45D8667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9DF1A1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1EF9267F"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5746A1D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tcPr>
          <w:p w14:paraId="4BBA93EF"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hideMark/>
          </w:tcPr>
          <w:p w14:paraId="4FCA1CD4"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7C0C52A"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59588F0F"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5751222" w14:textId="77777777" w:rsidR="007A1370" w:rsidRDefault="007A1370">
            <w:pPr>
              <w:spacing w:after="0"/>
              <w:rPr>
                <w:rFonts w:ascii="Arial" w:hAnsi="Arial" w:cs="Arial"/>
                <w:sz w:val="18"/>
                <w:szCs w:val="18"/>
                <w:lang w:eastAsia="zh-CN"/>
              </w:rPr>
            </w:pPr>
          </w:p>
        </w:tc>
      </w:tr>
      <w:tr w:rsidR="007A1370" w14:paraId="134D53F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6F78187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D4EB8DC"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0016BC0C"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0338D009"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tcPr>
          <w:p w14:paraId="35919B2D"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2DFACD6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9A7D28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64519A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23F6F35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53E317B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A12AF83"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9E4061D"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4BCB51F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tcPr>
          <w:p w14:paraId="52152D6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hideMark/>
          </w:tcPr>
          <w:p w14:paraId="117AAD3F"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2A54F68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883163A"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7F87FD7" w14:textId="77777777" w:rsidR="007A1370" w:rsidRDefault="007A1370">
            <w:pPr>
              <w:spacing w:after="0"/>
              <w:rPr>
                <w:rFonts w:ascii="Arial" w:hAnsi="Arial" w:cs="Arial"/>
                <w:sz w:val="18"/>
                <w:szCs w:val="18"/>
                <w:lang w:eastAsia="zh-CN"/>
              </w:rPr>
            </w:pPr>
          </w:p>
        </w:tc>
      </w:tr>
      <w:tr w:rsidR="007A1370" w14:paraId="2466EE4B"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189B041F"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DF9E77E"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4732722A" w14:textId="77777777" w:rsidR="007A1370" w:rsidRDefault="007A1370">
            <w:pPr>
              <w:jc w:val="center"/>
              <w:rPr>
                <w:rFonts w:ascii="Arial" w:hAnsi="Arial" w:cs="Arial"/>
                <w:sz w:val="18"/>
                <w:szCs w:val="18"/>
                <w:lang w:eastAsia="zh-CN"/>
              </w:rPr>
            </w:pPr>
            <w:r>
              <w:rPr>
                <w:rFonts w:ascii="Arial" w:hAnsi="Arial" w:cs="Arial"/>
                <w:sz w:val="18"/>
                <w:szCs w:val="18"/>
                <w:lang w:eastAsia="sv-SE"/>
              </w:rPr>
              <w:t>n77</w:t>
            </w:r>
          </w:p>
        </w:tc>
        <w:tc>
          <w:tcPr>
            <w:tcW w:w="450" w:type="dxa"/>
            <w:tcBorders>
              <w:top w:val="single" w:sz="4" w:space="0" w:color="auto"/>
              <w:left w:val="single" w:sz="4" w:space="0" w:color="auto"/>
              <w:bottom w:val="single" w:sz="4" w:space="0" w:color="auto"/>
              <w:right w:val="single" w:sz="4" w:space="0" w:color="auto"/>
            </w:tcBorders>
            <w:hideMark/>
          </w:tcPr>
          <w:p w14:paraId="7552813B"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tcPr>
          <w:p w14:paraId="7934BBA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7710D6C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C0D7985"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BFBD7A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8E0B6C"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F590692"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55E152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555EA521"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tcPr>
          <w:p w14:paraId="2AF1B7A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161F8B9D"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533BC8DF"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3795EDC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DCEB752"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E5B6CBA" w14:textId="77777777" w:rsidR="007A1370" w:rsidRDefault="007A1370">
            <w:pPr>
              <w:spacing w:after="0"/>
              <w:rPr>
                <w:rFonts w:ascii="Arial" w:hAnsi="Arial" w:cs="Arial"/>
                <w:sz w:val="18"/>
                <w:szCs w:val="18"/>
                <w:lang w:eastAsia="zh-CN"/>
              </w:rPr>
            </w:pPr>
          </w:p>
        </w:tc>
      </w:tr>
      <w:tr w:rsidR="007A1370" w14:paraId="274FD51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1BD07B1B"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280F75B4"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74234B63"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090FFC5F"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tcPr>
          <w:p w14:paraId="45516F1A"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602000D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6CC8A5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FE36CA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2CC9FC8"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F1A9652"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A059962"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3DA3D63"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2671D15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7777B57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46787F8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7C2136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0B6FEFDA"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0513AF6" w14:textId="77777777" w:rsidR="007A1370" w:rsidRDefault="007A1370">
            <w:pPr>
              <w:spacing w:after="0"/>
              <w:rPr>
                <w:rFonts w:ascii="Arial" w:hAnsi="Arial" w:cs="Arial"/>
                <w:sz w:val="18"/>
                <w:szCs w:val="18"/>
                <w:lang w:eastAsia="zh-CN"/>
              </w:rPr>
            </w:pPr>
          </w:p>
        </w:tc>
      </w:tr>
      <w:tr w:rsidR="007A1370" w14:paraId="3E9C5F6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CAFD35D"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04C6D1A"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4F0261E0"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2971A9A4"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tcPr>
          <w:p w14:paraId="0885B533"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C8516F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8CF7086"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91CC09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F160B25"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BB668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FD8A854"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5BE6F10"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35B79CC5"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6005F0E1"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5EF6D43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3E38DC3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2665CCDB"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A70A5FB" w14:textId="77777777" w:rsidR="007A1370" w:rsidRDefault="007A1370">
            <w:pPr>
              <w:spacing w:after="0"/>
              <w:rPr>
                <w:rFonts w:ascii="Arial" w:hAnsi="Arial" w:cs="Arial"/>
                <w:sz w:val="18"/>
                <w:szCs w:val="18"/>
                <w:lang w:eastAsia="zh-CN"/>
              </w:rPr>
            </w:pPr>
          </w:p>
        </w:tc>
      </w:tr>
    </w:tbl>
    <w:p w14:paraId="1004EEBA" w14:textId="77777777" w:rsidR="007A1370" w:rsidRDefault="007A1370" w:rsidP="007A1370">
      <w:pPr>
        <w:spacing w:after="0"/>
        <w:rPr>
          <w:lang w:eastAsia="zh-CN"/>
        </w:rPr>
        <w:sectPr w:rsidR="007A1370">
          <w:pgSz w:w="11906" w:h="16838"/>
          <w:pgMar w:top="567" w:right="1134" w:bottom="709" w:left="1134" w:header="720" w:footer="720" w:gutter="0"/>
          <w:cols w:space="720"/>
        </w:sectPr>
      </w:pPr>
    </w:p>
    <w:p w14:paraId="29C4AD80" w14:textId="77777777" w:rsidR="005229A5" w:rsidRPr="00621714" w:rsidRDefault="007A1370" w:rsidP="005229A5">
      <w:pPr>
        <w:pStyle w:val="Heading3"/>
      </w:pPr>
      <w:bookmarkStart w:id="85" w:name="_Toc9848481"/>
      <w:bookmarkStart w:id="86" w:name="_Toc56085222"/>
      <w:r>
        <w:rPr>
          <w:rFonts w:eastAsia="SimSun"/>
          <w:szCs w:val="22"/>
        </w:rPr>
        <w:t>5.3.</w:t>
      </w:r>
      <w:r>
        <w:rPr>
          <w:rFonts w:eastAsia="SimSun"/>
          <w:szCs w:val="22"/>
          <w:lang w:eastAsia="zh-CN"/>
        </w:rPr>
        <w:t>3</w:t>
      </w:r>
      <w:r>
        <w:rPr>
          <w:rFonts w:eastAsia="SimSun"/>
          <w:szCs w:val="22"/>
        </w:rPr>
        <w:tab/>
        <w:t>∆T</w:t>
      </w:r>
      <w:r>
        <w:rPr>
          <w:rFonts w:eastAsia="SimSun"/>
          <w:szCs w:val="22"/>
          <w:vertAlign w:val="subscript"/>
        </w:rPr>
        <w:t>IB</w:t>
      </w:r>
      <w:r>
        <w:rPr>
          <w:rFonts w:eastAsia="SimSun"/>
          <w:szCs w:val="22"/>
        </w:rPr>
        <w:t xml:space="preserve"> and ∆R</w:t>
      </w:r>
      <w:r>
        <w:rPr>
          <w:rFonts w:eastAsia="SimSun"/>
          <w:szCs w:val="22"/>
          <w:vertAlign w:val="subscript"/>
        </w:rPr>
        <w:t>IB</w:t>
      </w:r>
      <w:r>
        <w:rPr>
          <w:rFonts w:eastAsia="SimSun"/>
          <w:szCs w:val="22"/>
        </w:rPr>
        <w:t xml:space="preserve"> values</w:t>
      </w:r>
      <w:bookmarkEnd w:id="85"/>
      <w:bookmarkEnd w:id="86"/>
    </w:p>
    <w:p w14:paraId="4A29EC66" w14:textId="77777777" w:rsidR="007A1370" w:rsidRDefault="007A1370" w:rsidP="007A1370">
      <w:pPr>
        <w:rPr>
          <w:rFonts w:eastAsia="SimSun"/>
          <w:color w:val="000000"/>
          <w:lang w:eastAsia="zh-CN"/>
        </w:rPr>
      </w:pPr>
      <w:r>
        <w:rPr>
          <w:color w:val="000000"/>
        </w:rPr>
        <w:t xml:space="preserve">For </w:t>
      </w:r>
      <w:r>
        <w:rPr>
          <w:color w:val="000000"/>
          <w:lang w:eastAsia="zh-CN"/>
        </w:rPr>
        <w:t>four</w:t>
      </w:r>
      <w:r>
        <w:rPr>
          <w:color w:val="000000"/>
        </w:rPr>
        <w:t xml:space="preserve"> DLs of</w:t>
      </w:r>
      <w:r>
        <w:rPr>
          <w:color w:val="000000"/>
          <w:lang w:eastAsia="zh-CN"/>
        </w:rPr>
        <w:t xml:space="preserve"> </w:t>
      </w:r>
      <w:r>
        <w:rPr>
          <w:color w:val="000000"/>
        </w:rPr>
        <w:t>Band</w:t>
      </w:r>
      <w:r>
        <w:rPr>
          <w:color w:val="000000"/>
          <w:lang w:eastAsia="zh-CN"/>
        </w:rPr>
        <w:t xml:space="preserve"> n3, n28,</w:t>
      </w:r>
      <w:r>
        <w:rPr>
          <w:color w:val="000000"/>
        </w:rPr>
        <w:t xml:space="preserve"> </w:t>
      </w:r>
      <w:r>
        <w:rPr>
          <w:color w:val="000000"/>
          <w:lang w:eastAsia="zh-CN"/>
        </w:rPr>
        <w:t xml:space="preserve">n41and n77, </w:t>
      </w:r>
      <w:r>
        <w:rPr>
          <w:lang w:eastAsia="zh-CN"/>
        </w:rPr>
        <w:t xml:space="preserve">the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w:t>
      </w:r>
      <w:r>
        <w:rPr>
          <w:lang w:eastAsia="zh-CN"/>
        </w:rPr>
        <w:t xml:space="preserve"> are given as below</w:t>
      </w:r>
      <w:r>
        <w:t>.</w:t>
      </w:r>
    </w:p>
    <w:p w14:paraId="455EE629" w14:textId="7C8958C8" w:rsidR="007A1370" w:rsidRDefault="007A1370" w:rsidP="007A1370">
      <w:pPr>
        <w:pStyle w:val="TH"/>
      </w:pPr>
      <w:r>
        <w:rPr>
          <w:color w:val="000000"/>
        </w:rPr>
        <w:t xml:space="preserve">Table </w:t>
      </w:r>
      <w:r>
        <w:rPr>
          <w:color w:val="000000"/>
          <w:lang w:eastAsia="zh-CN"/>
        </w:rPr>
        <w:t>5.3</w:t>
      </w:r>
      <w:r>
        <w:rPr>
          <w:color w:val="000000"/>
        </w:rPr>
        <w:t>.</w:t>
      </w:r>
      <w:r>
        <w:rPr>
          <w:color w:val="000000"/>
          <w:lang w:eastAsia="zh-CN"/>
        </w:rPr>
        <w:t>3</w:t>
      </w:r>
      <w:r>
        <w:rPr>
          <w:color w:val="000000"/>
        </w:rPr>
        <w:t>-1: ΔT</w:t>
      </w:r>
      <w:r>
        <w:rPr>
          <w:color w:val="000000"/>
          <w:vertAlign w:val="subscript"/>
        </w:rPr>
        <w:t>IB,c</w:t>
      </w:r>
      <w:r>
        <w:rPr>
          <w:color w:val="000000"/>
          <w:vertAlign w:val="subscript"/>
          <w:lang w:eastAsia="zh-CN"/>
        </w:rPr>
        <w:t xml:space="preserve"> </w:t>
      </w:r>
      <w:r>
        <w:t>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A1370" w14:paraId="38880573"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B09C51"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69BF11"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D3E1BF"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7A1370" w14:paraId="4D073944"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45D4EF"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CA_</w:t>
            </w:r>
            <w:r>
              <w:rPr>
                <w:rFonts w:ascii="Arial" w:hAnsi="Arial"/>
                <w:color w:val="000000"/>
                <w:sz w:val="18"/>
                <w:lang w:eastAsia="zh-CN"/>
              </w:rPr>
              <w:t>n</w:t>
            </w:r>
            <w:r>
              <w:rPr>
                <w:rFonts w:ascii="Arial" w:eastAsia="Yu Mincho" w:hAnsi="Arial"/>
                <w:color w:val="000000"/>
                <w:sz w:val="18"/>
                <w:lang w:eastAsia="sv-SE"/>
              </w:rPr>
              <w:t>3</w:t>
            </w:r>
            <w:r>
              <w:rPr>
                <w:rFonts w:ascii="Arial" w:hAnsi="Arial"/>
                <w:color w:val="000000"/>
                <w:sz w:val="18"/>
                <w:lang w:eastAsia="sv-SE"/>
              </w:rPr>
              <w:t>-</w:t>
            </w:r>
            <w:r>
              <w:rPr>
                <w:rFonts w:ascii="Arial" w:hAnsi="Arial"/>
                <w:color w:val="000000"/>
                <w:sz w:val="18"/>
                <w:lang w:eastAsia="zh-CN"/>
              </w:rPr>
              <w:t>n28-n41-n77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306C297"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641F07" w14:textId="77777777" w:rsidR="007A1370" w:rsidRDefault="007A1370">
            <w:pPr>
              <w:keepNext/>
              <w:keepLines/>
              <w:jc w:val="center"/>
              <w:rPr>
                <w:rFonts w:ascii="Arial" w:eastAsiaTheme="minorEastAsia" w:hAnsi="Arial"/>
                <w:color w:val="000000"/>
                <w:sz w:val="18"/>
                <w:lang w:eastAsia="zh-CN"/>
              </w:rPr>
            </w:pPr>
            <w:r>
              <w:rPr>
                <w:rFonts w:ascii="Arial" w:eastAsiaTheme="minorEastAsia" w:hAnsi="Arial"/>
                <w:color w:val="000000"/>
                <w:sz w:val="18"/>
                <w:lang w:eastAsia="zh-CN"/>
              </w:rPr>
              <w:t>1</w:t>
            </w:r>
          </w:p>
        </w:tc>
      </w:tr>
      <w:tr w:rsidR="007A1370" w14:paraId="6F45DFEE"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2CCADC"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6F15A4" w14:textId="77777777" w:rsidR="007A1370" w:rsidRDefault="007A1370">
            <w:pPr>
              <w:keepNext/>
              <w:keepLines/>
              <w:jc w:val="center"/>
              <w:rPr>
                <w:rFonts w:ascii="Arial" w:eastAsia="SimSun" w:hAnsi="Arial"/>
                <w:color w:val="000000"/>
                <w:sz w:val="18"/>
                <w:lang w:eastAsia="zh-CN"/>
              </w:rPr>
            </w:pPr>
            <w:r>
              <w:rPr>
                <w:rFonts w:ascii="Arial" w:hAnsi="Arial"/>
                <w:color w:val="000000"/>
                <w:sz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9E0580"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5</w:t>
            </w:r>
          </w:p>
        </w:tc>
      </w:tr>
      <w:tr w:rsidR="007A1370" w14:paraId="35039BFB"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6ACA4E5"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3ED3B7"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4CC3E2" w14:textId="77777777" w:rsidR="007A1370" w:rsidRDefault="007A1370">
            <w:pPr>
              <w:keepNext/>
              <w:keepLines/>
              <w:jc w:val="center"/>
              <w:rPr>
                <w:rFonts w:ascii="Arial" w:hAnsi="Arial"/>
                <w:color w:val="000000"/>
                <w:sz w:val="18"/>
                <w:vertAlign w:val="superscript"/>
                <w:lang w:eastAsia="zh-CN"/>
              </w:rPr>
            </w:pPr>
            <w:r>
              <w:rPr>
                <w:rFonts w:ascii="Arial" w:hAnsi="Arial"/>
                <w:color w:val="000000"/>
                <w:sz w:val="18"/>
                <w:lang w:eastAsia="zh-CN"/>
              </w:rPr>
              <w:t>0.3</w:t>
            </w:r>
            <w:r>
              <w:rPr>
                <w:rFonts w:ascii="Arial" w:hAnsi="Arial"/>
                <w:color w:val="000000"/>
                <w:sz w:val="18"/>
                <w:vertAlign w:val="superscript"/>
                <w:lang w:eastAsia="zh-CN"/>
              </w:rPr>
              <w:t>1</w:t>
            </w:r>
            <w:r>
              <w:rPr>
                <w:rFonts w:ascii="Arial" w:hAnsi="Arial"/>
                <w:color w:val="000000"/>
                <w:sz w:val="18"/>
                <w:lang w:eastAsia="zh-CN"/>
              </w:rPr>
              <w:t>/</w:t>
            </w:r>
            <w:r>
              <w:rPr>
                <w:rFonts w:ascii="Arial" w:hAnsi="Arial"/>
                <w:color w:val="000000"/>
                <w:sz w:val="18"/>
                <w:lang w:eastAsia="sv-SE"/>
              </w:rPr>
              <w:t>0.8</w:t>
            </w:r>
            <w:r>
              <w:rPr>
                <w:rFonts w:ascii="Arial" w:hAnsi="Arial"/>
                <w:color w:val="000000"/>
                <w:sz w:val="18"/>
                <w:vertAlign w:val="superscript"/>
                <w:lang w:eastAsia="zh-CN"/>
              </w:rPr>
              <w:t>2</w:t>
            </w:r>
          </w:p>
        </w:tc>
      </w:tr>
      <w:tr w:rsidR="007A1370" w14:paraId="49FDAADC"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683AECB"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D58DF1"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B33B7A"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0.8</w:t>
            </w:r>
          </w:p>
        </w:tc>
      </w:tr>
      <w:tr w:rsidR="007A1370" w14:paraId="3A2062BB" w14:textId="77777777" w:rsidTr="007A1370">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2390975C" w14:textId="77777777" w:rsidR="007A1370" w:rsidRDefault="007A1370">
            <w:pPr>
              <w:pStyle w:val="TAN"/>
              <w:rPr>
                <w:rFonts w:eastAsia="MS Mincho" w:cs="Arial"/>
                <w:bCs/>
                <w:szCs w:val="18"/>
                <w:lang w:val="en-US" w:eastAsia="sv-SE"/>
              </w:rPr>
            </w:pPr>
            <w:r>
              <w:rPr>
                <w:rFonts w:eastAsia="MS Mincho" w:cs="Arial"/>
                <w:bCs/>
                <w:szCs w:val="18"/>
                <w:lang w:val="en-US" w:eastAsia="sv-SE"/>
              </w:rPr>
              <w:t xml:space="preserve">NOTE 1:   Applicable for the frequency range of 2515-2690 MHz. </w:t>
            </w:r>
          </w:p>
          <w:p w14:paraId="7D0B6B4D" w14:textId="77777777" w:rsidR="007A1370" w:rsidRDefault="007A1370">
            <w:pPr>
              <w:keepNext/>
              <w:keepLines/>
              <w:spacing w:after="0"/>
              <w:rPr>
                <w:rFonts w:ascii="Arial" w:eastAsia="SimSun" w:hAnsi="Arial"/>
                <w:color w:val="000000"/>
                <w:sz w:val="18"/>
                <w:lang w:eastAsia="zh-CN"/>
              </w:rPr>
            </w:pPr>
            <w:r>
              <w:rPr>
                <w:rFonts w:ascii="Arial" w:eastAsia="MS Mincho" w:hAnsi="Arial" w:cs="Arial"/>
                <w:bCs/>
                <w:sz w:val="18"/>
                <w:szCs w:val="18"/>
                <w:lang w:eastAsia="sv-SE"/>
              </w:rPr>
              <w:t>NOTE 2:   Applicable for the frequency range of 2496-2515 MHz.</w:t>
            </w:r>
          </w:p>
        </w:tc>
      </w:tr>
    </w:tbl>
    <w:p w14:paraId="07788038" w14:textId="77777777" w:rsidR="007A1370" w:rsidRDefault="007A1370" w:rsidP="007A1370">
      <w:pPr>
        <w:rPr>
          <w:color w:val="000000"/>
        </w:rPr>
      </w:pPr>
    </w:p>
    <w:p w14:paraId="34DBA77B" w14:textId="2E00D559" w:rsidR="007A1370" w:rsidRDefault="007A1370" w:rsidP="007A1370">
      <w:pPr>
        <w:pStyle w:val="TH"/>
        <w:rPr>
          <w:color w:val="000000"/>
          <w:lang w:eastAsia="zh-CN"/>
        </w:rPr>
      </w:pPr>
      <w:r>
        <w:rPr>
          <w:color w:val="000000"/>
        </w:rPr>
        <w:t xml:space="preserve">Table </w:t>
      </w:r>
      <w:r>
        <w:rPr>
          <w:color w:val="000000"/>
          <w:lang w:eastAsia="zh-CN"/>
        </w:rPr>
        <w:t>5.3</w:t>
      </w:r>
      <w:r>
        <w:rPr>
          <w:color w:val="000000"/>
        </w:rPr>
        <w:t>.</w:t>
      </w:r>
      <w:r>
        <w:rPr>
          <w:color w:val="000000"/>
          <w:lang w:eastAsia="zh-CN"/>
        </w:rPr>
        <w:t>3</w:t>
      </w:r>
      <w:r>
        <w:rPr>
          <w:color w:val="000000"/>
        </w:rPr>
        <w:t>-2: ΔR</w:t>
      </w:r>
      <w:r>
        <w:rPr>
          <w:color w:val="000000"/>
          <w:vertAlign w:val="subscript"/>
        </w:rPr>
        <w:t>IB,c</w:t>
      </w:r>
      <w:r>
        <w:rPr>
          <w:color w:val="000000"/>
          <w:lang w:eastAsia="zh-CN"/>
        </w:rPr>
        <w:t xml:space="preserve"> </w:t>
      </w:r>
      <w:r>
        <w:t>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A1370" w14:paraId="1E409344"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9B4E9EE"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C7F3DE7"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76BD15"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7A1370" w14:paraId="0E180B52"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5E59DE"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CA_</w:t>
            </w:r>
            <w:r>
              <w:rPr>
                <w:rFonts w:ascii="Arial" w:hAnsi="Arial"/>
                <w:color w:val="000000"/>
                <w:sz w:val="18"/>
                <w:lang w:eastAsia="zh-CN"/>
              </w:rPr>
              <w:t>n</w:t>
            </w:r>
            <w:r>
              <w:rPr>
                <w:rFonts w:ascii="Arial" w:eastAsia="Yu Mincho" w:hAnsi="Arial"/>
                <w:color w:val="000000"/>
                <w:sz w:val="18"/>
                <w:lang w:eastAsia="sv-SE"/>
              </w:rPr>
              <w:t>3</w:t>
            </w:r>
            <w:r>
              <w:rPr>
                <w:rFonts w:ascii="Arial" w:hAnsi="Arial"/>
                <w:color w:val="000000"/>
                <w:sz w:val="18"/>
                <w:lang w:eastAsia="sv-SE"/>
              </w:rPr>
              <w:t>-</w:t>
            </w:r>
            <w:r>
              <w:rPr>
                <w:rFonts w:ascii="Arial" w:hAnsi="Arial"/>
                <w:color w:val="000000"/>
                <w:sz w:val="18"/>
                <w:lang w:eastAsia="zh-CN"/>
              </w:rPr>
              <w:t>n28-n41-n77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4AA5C08"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999C90"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.5</w:t>
            </w:r>
          </w:p>
        </w:tc>
      </w:tr>
      <w:tr w:rsidR="007A1370" w14:paraId="3480C67A"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4B76F572"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DB2FA25"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332E37"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.2</w:t>
            </w:r>
          </w:p>
        </w:tc>
      </w:tr>
      <w:tr w:rsidR="007A1370" w14:paraId="19F962FC"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4B4B0FA2"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A3A779"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5C9CD5" w14:textId="77777777" w:rsidR="007A1370" w:rsidRDefault="007A1370">
            <w:pPr>
              <w:keepNext/>
              <w:keepLines/>
              <w:jc w:val="center"/>
              <w:rPr>
                <w:rFonts w:ascii="Arial" w:hAnsi="Arial"/>
                <w:color w:val="000000"/>
                <w:sz w:val="18"/>
                <w:vertAlign w:val="superscript"/>
                <w:lang w:eastAsia="zh-CN"/>
              </w:rPr>
            </w:pPr>
            <w:r>
              <w:rPr>
                <w:rFonts w:ascii="Arial" w:hAnsi="Arial"/>
                <w:color w:val="000000"/>
                <w:sz w:val="18"/>
                <w:lang w:eastAsia="zh-CN"/>
              </w:rPr>
              <w:t>0</w:t>
            </w:r>
            <w:r>
              <w:rPr>
                <w:rFonts w:ascii="Arial" w:hAnsi="Arial"/>
                <w:color w:val="000000"/>
                <w:sz w:val="18"/>
                <w:vertAlign w:val="superscript"/>
                <w:lang w:eastAsia="zh-CN"/>
              </w:rPr>
              <w:t>1</w:t>
            </w:r>
            <w:r>
              <w:rPr>
                <w:rFonts w:ascii="Arial" w:hAnsi="Arial"/>
                <w:color w:val="000000"/>
                <w:sz w:val="18"/>
                <w:lang w:eastAsia="zh-CN"/>
              </w:rPr>
              <w:t>/</w:t>
            </w:r>
            <w:r>
              <w:rPr>
                <w:rFonts w:ascii="Arial" w:hAnsi="Arial"/>
                <w:color w:val="000000"/>
                <w:sz w:val="18"/>
                <w:lang w:eastAsia="sv-SE"/>
              </w:rPr>
              <w:t>0.5</w:t>
            </w:r>
            <w:r>
              <w:rPr>
                <w:rFonts w:ascii="Arial" w:hAnsi="Arial"/>
                <w:color w:val="000000"/>
                <w:sz w:val="18"/>
                <w:vertAlign w:val="superscript"/>
                <w:lang w:eastAsia="zh-CN"/>
              </w:rPr>
              <w:t>2</w:t>
            </w:r>
          </w:p>
        </w:tc>
      </w:tr>
      <w:tr w:rsidR="007A1370" w14:paraId="49276D4F"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0F571B97"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CA329E"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04AB2B"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0.5</w:t>
            </w:r>
          </w:p>
        </w:tc>
      </w:tr>
      <w:tr w:rsidR="007A1370" w14:paraId="53B4679C" w14:textId="77777777" w:rsidTr="007A1370">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08993DA1" w14:textId="77777777" w:rsidR="007A1370" w:rsidRDefault="007A1370">
            <w:pPr>
              <w:pStyle w:val="TAN"/>
              <w:rPr>
                <w:rFonts w:eastAsia="MS Mincho" w:cs="Arial"/>
                <w:bCs/>
                <w:szCs w:val="18"/>
                <w:lang w:val="en-US" w:eastAsia="sv-SE"/>
              </w:rPr>
            </w:pPr>
            <w:r>
              <w:rPr>
                <w:rFonts w:eastAsia="MS Mincho" w:cs="Arial"/>
                <w:bCs/>
                <w:szCs w:val="18"/>
                <w:lang w:val="en-US" w:eastAsia="sv-SE"/>
              </w:rPr>
              <w:t xml:space="preserve">NOTE 1:   Applicable for the frequency range of 2515-2690 MHz. </w:t>
            </w:r>
          </w:p>
          <w:p w14:paraId="79DDF95D" w14:textId="77777777" w:rsidR="007A1370" w:rsidRDefault="007A1370">
            <w:pPr>
              <w:keepNext/>
              <w:keepLines/>
              <w:spacing w:after="0"/>
              <w:rPr>
                <w:rFonts w:ascii="Arial" w:eastAsia="SimSun" w:hAnsi="Arial"/>
                <w:color w:val="000000"/>
                <w:sz w:val="18"/>
                <w:lang w:eastAsia="zh-CN"/>
              </w:rPr>
            </w:pPr>
            <w:r>
              <w:rPr>
                <w:rFonts w:ascii="Arial" w:eastAsia="MS Mincho" w:hAnsi="Arial" w:cs="Arial"/>
                <w:bCs/>
                <w:sz w:val="18"/>
                <w:szCs w:val="18"/>
                <w:lang w:eastAsia="sv-SE"/>
              </w:rPr>
              <w:t>NOTE 2:   Applicable for the frequency range of 2496-2515 MHz.</w:t>
            </w:r>
          </w:p>
        </w:tc>
      </w:tr>
    </w:tbl>
    <w:p w14:paraId="4AF7AB35" w14:textId="77777777" w:rsidR="007A1370" w:rsidRDefault="007A1370" w:rsidP="007A1370">
      <w:pPr>
        <w:pStyle w:val="BodyText"/>
        <w:rPr>
          <w:rFonts w:eastAsia="DengXian"/>
          <w:lang w:eastAsia="zh-CN"/>
        </w:rPr>
      </w:pPr>
    </w:p>
    <w:p w14:paraId="6EC1365A" w14:textId="77777777" w:rsidR="005229A5" w:rsidRPr="00621714" w:rsidRDefault="007A1370" w:rsidP="005229A5">
      <w:pPr>
        <w:pStyle w:val="Heading3"/>
      </w:pPr>
      <w:bookmarkStart w:id="87" w:name="_Toc9848482"/>
      <w:bookmarkStart w:id="88" w:name="_Toc56085223"/>
      <w:r>
        <w:rPr>
          <w:rFonts w:eastAsia="SimSun"/>
          <w:szCs w:val="22"/>
        </w:rPr>
        <w:t>5.3.</w:t>
      </w:r>
      <w:r>
        <w:rPr>
          <w:rFonts w:eastAsia="SimSun"/>
          <w:szCs w:val="22"/>
          <w:lang w:eastAsia="zh-CN"/>
        </w:rPr>
        <w:t>4</w:t>
      </w:r>
      <w:r>
        <w:rPr>
          <w:rFonts w:eastAsia="SimSun"/>
          <w:szCs w:val="22"/>
        </w:rPr>
        <w:tab/>
        <w:t>REFSENS requirements</w:t>
      </w:r>
      <w:bookmarkEnd w:id="87"/>
      <w:bookmarkEnd w:id="88"/>
    </w:p>
    <w:p w14:paraId="501BA76B" w14:textId="77777777" w:rsidR="007A1370" w:rsidRDefault="007A1370" w:rsidP="007A1370">
      <w:pPr>
        <w:rPr>
          <w:rFonts w:eastAsia="SimSun"/>
          <w:lang w:eastAsia="zh-CN"/>
        </w:rPr>
      </w:pPr>
      <w:r>
        <w:rPr>
          <w:lang w:eastAsia="zh-CN"/>
        </w:rPr>
        <w:t xml:space="preserve">There are no additional MSD requirements for this band combination </w:t>
      </w:r>
    </w:p>
    <w:p w14:paraId="74C6D667" w14:textId="08209DF1" w:rsidR="007A1370" w:rsidRDefault="007A1370" w:rsidP="007A1370">
      <w:pPr>
        <w:pStyle w:val="Heading2"/>
        <w:rPr>
          <w:lang w:eastAsia="zh-CN"/>
        </w:rPr>
      </w:pPr>
      <w:bookmarkStart w:id="89" w:name="_Toc42645839"/>
      <w:bookmarkStart w:id="90" w:name="_Toc25838724"/>
      <w:bookmarkStart w:id="91" w:name="_Toc56085224"/>
      <w:bookmarkStart w:id="92" w:name="_Toc22736224"/>
      <w:bookmarkStart w:id="93" w:name="_Toc22820272"/>
      <w:bookmarkStart w:id="94" w:name="_Toc22736223"/>
      <w:bookmarkStart w:id="95" w:name="_Toc22820271"/>
      <w:r>
        <w:t>5.4</w:t>
      </w:r>
      <w:r>
        <w:rPr>
          <w:rFonts w:ascii="Calibri" w:hAnsi="Calibri"/>
          <w:sz w:val="22"/>
          <w:szCs w:val="22"/>
          <w:lang w:eastAsia="zh-CN"/>
        </w:rPr>
        <w:tab/>
      </w:r>
      <w:r>
        <w:rPr>
          <w:rFonts w:ascii="Calibri" w:hAnsi="Calibri"/>
          <w:sz w:val="22"/>
          <w:szCs w:val="22"/>
          <w:lang w:eastAsia="zh-CN"/>
        </w:rPr>
        <w:tab/>
      </w:r>
      <w:r>
        <w:t>CA_</w:t>
      </w:r>
      <w:r>
        <w:rPr>
          <w:lang w:eastAsia="zh-CN"/>
        </w:rPr>
        <w:t>n1-n77-n79-n257</w:t>
      </w:r>
      <w:bookmarkEnd w:id="89"/>
      <w:bookmarkEnd w:id="90"/>
      <w:bookmarkEnd w:id="91"/>
    </w:p>
    <w:p w14:paraId="0B1C2814" w14:textId="563F6E97" w:rsidR="007A1370" w:rsidRDefault="007A1370" w:rsidP="007A1370">
      <w:pPr>
        <w:pStyle w:val="Heading3"/>
      </w:pPr>
      <w:bookmarkStart w:id="96" w:name="_Toc42645840"/>
      <w:bookmarkStart w:id="97" w:name="_Toc25838725"/>
      <w:bookmarkStart w:id="98" w:name="_Toc56085225"/>
      <w:r>
        <w:t>5.4.1</w:t>
      </w:r>
      <w:r>
        <w:rPr>
          <w:rFonts w:ascii="Calibri" w:hAnsi="Calibri"/>
          <w:sz w:val="22"/>
          <w:szCs w:val="22"/>
          <w:lang w:eastAsia="sv-SE"/>
        </w:rPr>
        <w:tab/>
      </w:r>
      <w:r>
        <w:t>Operating bands for CA</w:t>
      </w:r>
      <w:bookmarkEnd w:id="96"/>
      <w:bookmarkEnd w:id="97"/>
      <w:bookmarkEnd w:id="98"/>
    </w:p>
    <w:p w14:paraId="523A4814" w14:textId="59806A74" w:rsidR="007A1370" w:rsidRDefault="007A1370" w:rsidP="007A1370">
      <w:pPr>
        <w:pStyle w:val="TH"/>
      </w:pPr>
      <w:r>
        <w:t xml:space="preserve">Table </w:t>
      </w:r>
      <w:r>
        <w:rPr>
          <w:lang w:eastAsia="zh-CN"/>
        </w:rPr>
        <w:t>5.4</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A1370" w14:paraId="0460C04C"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0EC05AD"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9A29298"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CDE9568"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216757F"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2A66440"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7A1370" w14:paraId="2D2BED9C"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DDD4F" w14:textId="77777777" w:rsidR="007A1370" w:rsidRDefault="007A1370" w:rsidP="007A1370">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FCDEF" w14:textId="77777777" w:rsidR="007A1370" w:rsidRDefault="007A1370" w:rsidP="007A1370">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8EC0013"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0CB9FDC"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09549" w14:textId="77777777" w:rsidR="007A1370" w:rsidRDefault="007A1370" w:rsidP="007A1370">
            <w:pPr>
              <w:spacing w:after="0"/>
              <w:rPr>
                <w:rFonts w:ascii="Arial" w:hAnsi="Arial"/>
                <w:b/>
                <w:color w:val="000000"/>
                <w:sz w:val="18"/>
                <w:lang w:eastAsia="zh-CN"/>
              </w:rPr>
            </w:pPr>
          </w:p>
        </w:tc>
      </w:tr>
      <w:tr w:rsidR="007A1370" w14:paraId="479248DD" w14:textId="77777777" w:rsidTr="007A137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73638" w14:textId="77777777" w:rsidR="007A1370" w:rsidRDefault="007A1370" w:rsidP="007A1370">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7ACD5" w14:textId="77777777" w:rsidR="007A1370" w:rsidRDefault="007A1370" w:rsidP="007A1370">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7AE1A7B"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D3AB5E1"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0405F" w14:textId="77777777" w:rsidR="007A1370" w:rsidRDefault="007A1370" w:rsidP="007A1370">
            <w:pPr>
              <w:spacing w:after="0"/>
              <w:rPr>
                <w:rFonts w:ascii="Arial" w:hAnsi="Arial"/>
                <w:b/>
                <w:color w:val="000000"/>
                <w:sz w:val="18"/>
                <w:lang w:eastAsia="zh-CN"/>
              </w:rPr>
            </w:pPr>
          </w:p>
        </w:tc>
      </w:tr>
      <w:tr w:rsidR="007A1370" w14:paraId="2AF58EA6" w14:textId="77777777" w:rsidTr="007A1370">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520223A5" w14:textId="77777777" w:rsidR="007A1370" w:rsidRDefault="007A1370" w:rsidP="007A1370">
            <w:pPr>
              <w:pStyle w:val="TAL"/>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371E5738" w14:textId="77777777" w:rsidR="007A1370" w:rsidRDefault="007A1370" w:rsidP="007A1370">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2204D6DD"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2EB395C2" w14:textId="77777777" w:rsidR="007A1370" w:rsidRDefault="007A1370" w:rsidP="007A1370">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A84F32B"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9717B3C"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319172A2" w14:textId="77777777" w:rsidR="007A1370" w:rsidRDefault="007A1370" w:rsidP="007A1370">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33E76F6B" w14:textId="77777777" w:rsidR="007A1370" w:rsidRDefault="007A1370" w:rsidP="007A1370">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50AA290C" w14:textId="77777777" w:rsidR="007A1370" w:rsidRDefault="007A1370" w:rsidP="007A1370">
            <w:pPr>
              <w:pStyle w:val="TAL"/>
              <w:rPr>
                <w:lang w:eastAsia="zh-CN"/>
              </w:rPr>
            </w:pPr>
            <w:r>
              <w:t>FDD</w:t>
            </w:r>
          </w:p>
        </w:tc>
      </w:tr>
      <w:tr w:rsidR="007A1370" w14:paraId="6ACCB19D" w14:textId="77777777" w:rsidTr="007A1370">
        <w:trPr>
          <w:trHeight w:val="225"/>
          <w:jc w:val="center"/>
        </w:trPr>
        <w:tc>
          <w:tcPr>
            <w:tcW w:w="0" w:type="auto"/>
            <w:vMerge/>
            <w:tcBorders>
              <w:left w:val="single" w:sz="4" w:space="0" w:color="auto"/>
              <w:right w:val="single" w:sz="4" w:space="0" w:color="auto"/>
            </w:tcBorders>
            <w:vAlign w:val="center"/>
            <w:hideMark/>
          </w:tcPr>
          <w:p w14:paraId="296E2F40"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031785E4" w14:textId="77777777" w:rsidR="007A1370" w:rsidRDefault="007A1370" w:rsidP="007A1370">
            <w:pPr>
              <w:pStyle w:val="TAL"/>
              <w:rPr>
                <w:lang w:eastAsia="zh-CN"/>
              </w:rPr>
            </w:pPr>
            <w:r>
              <w:t>n77</w:t>
            </w:r>
          </w:p>
        </w:tc>
        <w:tc>
          <w:tcPr>
            <w:tcW w:w="1212" w:type="dxa"/>
            <w:tcBorders>
              <w:top w:val="single" w:sz="4" w:space="0" w:color="auto"/>
              <w:left w:val="single" w:sz="4" w:space="0" w:color="auto"/>
              <w:bottom w:val="single" w:sz="4" w:space="0" w:color="auto"/>
              <w:right w:val="single" w:sz="4" w:space="0" w:color="auto"/>
            </w:tcBorders>
            <w:hideMark/>
          </w:tcPr>
          <w:p w14:paraId="387834ED" w14:textId="77777777" w:rsidR="007A1370" w:rsidRDefault="007A1370" w:rsidP="007A1370">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76932B4F" w14:textId="77777777" w:rsidR="007A1370" w:rsidRDefault="007A1370" w:rsidP="007A1370">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06F163EC" w14:textId="77777777" w:rsidR="007A1370" w:rsidRDefault="007A1370" w:rsidP="007A1370">
            <w:pPr>
              <w:pStyle w:val="TAL"/>
              <w:rPr>
                <w:lang w:eastAsia="zh-CN"/>
              </w:rPr>
            </w:pPr>
            <w:r>
              <w:t>4200 MHz</w:t>
            </w:r>
          </w:p>
        </w:tc>
        <w:tc>
          <w:tcPr>
            <w:tcW w:w="1210" w:type="dxa"/>
            <w:tcBorders>
              <w:top w:val="single" w:sz="4" w:space="0" w:color="auto"/>
              <w:left w:val="single" w:sz="4" w:space="0" w:color="auto"/>
              <w:bottom w:val="single" w:sz="4" w:space="0" w:color="auto"/>
              <w:right w:val="single" w:sz="4" w:space="0" w:color="auto"/>
            </w:tcBorders>
            <w:hideMark/>
          </w:tcPr>
          <w:p w14:paraId="75930FB3" w14:textId="77777777" w:rsidR="007A1370" w:rsidRDefault="007A1370" w:rsidP="007A1370">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25CE445C" w14:textId="77777777" w:rsidR="007A1370" w:rsidRDefault="007A1370" w:rsidP="007A1370">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75213A7C" w14:textId="77777777" w:rsidR="007A1370" w:rsidRDefault="007A1370" w:rsidP="007A1370">
            <w:pPr>
              <w:pStyle w:val="TAL"/>
              <w:rPr>
                <w:lang w:eastAsia="zh-CN"/>
              </w:rPr>
            </w:pPr>
            <w:r>
              <w:t>4200 MHz</w:t>
            </w:r>
          </w:p>
        </w:tc>
        <w:tc>
          <w:tcPr>
            <w:tcW w:w="850" w:type="dxa"/>
            <w:tcBorders>
              <w:top w:val="single" w:sz="4" w:space="0" w:color="auto"/>
              <w:left w:val="single" w:sz="4" w:space="0" w:color="auto"/>
              <w:bottom w:val="single" w:sz="4" w:space="0" w:color="auto"/>
              <w:right w:val="single" w:sz="4" w:space="0" w:color="auto"/>
            </w:tcBorders>
            <w:hideMark/>
          </w:tcPr>
          <w:p w14:paraId="16CDA8AD" w14:textId="77777777" w:rsidR="007A1370" w:rsidRDefault="007A1370" w:rsidP="007A1370">
            <w:pPr>
              <w:pStyle w:val="TAL"/>
              <w:rPr>
                <w:lang w:eastAsia="zh-CN"/>
              </w:rPr>
            </w:pPr>
            <w:r>
              <w:t>TDD</w:t>
            </w:r>
          </w:p>
        </w:tc>
      </w:tr>
      <w:tr w:rsidR="007A1370" w14:paraId="623C063C" w14:textId="77777777" w:rsidTr="00654CDB">
        <w:trPr>
          <w:trHeight w:val="225"/>
          <w:jc w:val="center"/>
        </w:trPr>
        <w:tc>
          <w:tcPr>
            <w:tcW w:w="0" w:type="auto"/>
            <w:vMerge/>
            <w:tcBorders>
              <w:left w:val="single" w:sz="4" w:space="0" w:color="auto"/>
              <w:right w:val="single" w:sz="4" w:space="0" w:color="auto"/>
            </w:tcBorders>
            <w:vAlign w:val="center"/>
            <w:hideMark/>
          </w:tcPr>
          <w:p w14:paraId="49C6B9CA"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67D247A2" w14:textId="77777777" w:rsidR="007A1370" w:rsidRDefault="007A1370" w:rsidP="007A1370">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0912F61C" w14:textId="77777777" w:rsidR="007A1370" w:rsidRPr="007A1370" w:rsidRDefault="007A1370" w:rsidP="007A1370">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377844FF" w14:textId="77777777" w:rsidR="007A1370" w:rsidRDefault="007A1370" w:rsidP="007A1370">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BFBC6A7" w14:textId="77777777" w:rsidR="007A1370" w:rsidRPr="007A1370" w:rsidRDefault="007A1370" w:rsidP="007A1370">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2500AA3E" w14:textId="77777777" w:rsidR="007A1370" w:rsidRPr="007A1370" w:rsidRDefault="007A1370" w:rsidP="007A1370">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258FE17E" w14:textId="77777777" w:rsidR="007A1370" w:rsidRPr="007A1370" w:rsidRDefault="007A1370" w:rsidP="007A1370">
            <w:pPr>
              <w:pStyle w:val="TAL"/>
              <w:rPr>
                <w:rFonts w:eastAsiaTheme="minorEastAsia"/>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1BCA77DE" w14:textId="77777777" w:rsidR="007A1370" w:rsidRPr="007A1370" w:rsidRDefault="007A1370" w:rsidP="007A1370">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41653200" w14:textId="77777777" w:rsidR="007A1370" w:rsidRPr="007A1370" w:rsidRDefault="007A1370" w:rsidP="007A1370">
            <w:pPr>
              <w:pStyle w:val="TAL"/>
              <w:rPr>
                <w:rFonts w:eastAsiaTheme="minorEastAsia"/>
                <w:lang w:eastAsia="ja-JP"/>
              </w:rPr>
            </w:pPr>
            <w:r>
              <w:rPr>
                <w:rFonts w:eastAsiaTheme="minorEastAsia" w:hint="eastAsia"/>
                <w:lang w:eastAsia="ja-JP"/>
              </w:rPr>
              <w:t>T</w:t>
            </w:r>
            <w:r>
              <w:rPr>
                <w:rFonts w:eastAsiaTheme="minorEastAsia"/>
                <w:lang w:eastAsia="ja-JP"/>
              </w:rPr>
              <w:t>DD</w:t>
            </w:r>
          </w:p>
        </w:tc>
      </w:tr>
      <w:tr w:rsidR="007A1370" w14:paraId="7DF91337" w14:textId="77777777" w:rsidTr="007A1370">
        <w:trPr>
          <w:trHeight w:val="225"/>
          <w:jc w:val="center"/>
        </w:trPr>
        <w:tc>
          <w:tcPr>
            <w:tcW w:w="0" w:type="auto"/>
            <w:vMerge/>
            <w:tcBorders>
              <w:left w:val="single" w:sz="4" w:space="0" w:color="auto"/>
              <w:bottom w:val="single" w:sz="4" w:space="0" w:color="auto"/>
              <w:right w:val="single" w:sz="4" w:space="0" w:color="auto"/>
            </w:tcBorders>
            <w:vAlign w:val="center"/>
          </w:tcPr>
          <w:p w14:paraId="33C81CA4"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1EFF8830" w14:textId="77777777" w:rsidR="007A1370" w:rsidRDefault="007A1370" w:rsidP="007A1370">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4C184D4A" w14:textId="77777777" w:rsidR="007A1370" w:rsidRDefault="007A1370" w:rsidP="007A1370">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5B59DE08" w14:textId="77777777" w:rsidR="007A1370" w:rsidRDefault="007A1370" w:rsidP="007A1370">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21A7C40E" w14:textId="77777777" w:rsidR="007A1370" w:rsidRDefault="007A1370" w:rsidP="007A1370">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3C191D2F" w14:textId="77777777" w:rsidR="007A1370" w:rsidRDefault="007A1370" w:rsidP="007A1370">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2A817495" w14:textId="77777777" w:rsidR="007A1370" w:rsidRDefault="007A1370" w:rsidP="007A1370">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4362502B" w14:textId="77777777" w:rsidR="007A1370" w:rsidRDefault="007A1370" w:rsidP="007A1370">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2DAA6BDF" w14:textId="77777777" w:rsidR="007A1370" w:rsidRDefault="007A1370" w:rsidP="007A1370">
            <w:pPr>
              <w:pStyle w:val="TAL"/>
            </w:pPr>
            <w:r>
              <w:t>TDD</w:t>
            </w:r>
          </w:p>
        </w:tc>
      </w:tr>
    </w:tbl>
    <w:p w14:paraId="57631094" w14:textId="77777777" w:rsidR="007A1370" w:rsidRDefault="007A1370" w:rsidP="007A1370">
      <w:pPr>
        <w:spacing w:after="0"/>
        <w:rPr>
          <w:lang w:eastAsia="zh-CN"/>
        </w:rPr>
        <w:sectPr w:rsidR="007A1370">
          <w:footnotePr>
            <w:numRestart w:val="eachSect"/>
          </w:footnotePr>
          <w:pgSz w:w="12240" w:h="15840"/>
          <w:pgMar w:top="1418" w:right="1134" w:bottom="1134" w:left="1134" w:header="680" w:footer="567" w:gutter="0"/>
          <w:cols w:space="720"/>
        </w:sectPr>
      </w:pPr>
    </w:p>
    <w:p w14:paraId="0E7FD150" w14:textId="77777777" w:rsidR="007A1370" w:rsidRDefault="007A1370" w:rsidP="007A1370">
      <w:pPr>
        <w:rPr>
          <w:lang w:eastAsia="zh-CN"/>
        </w:rPr>
      </w:pPr>
    </w:p>
    <w:p w14:paraId="588DB1D8" w14:textId="2E62DB40" w:rsidR="007A1370" w:rsidRDefault="007A1370" w:rsidP="007A1370">
      <w:pPr>
        <w:pStyle w:val="Heading3"/>
        <w:keepNext w:val="0"/>
      </w:pPr>
      <w:bookmarkStart w:id="99" w:name="_Toc42645841"/>
      <w:bookmarkStart w:id="100" w:name="_Toc25838726"/>
      <w:bookmarkStart w:id="101" w:name="_Toc56085226"/>
      <w:r>
        <w:t>5.4.2</w:t>
      </w:r>
      <w:r>
        <w:rPr>
          <w:rFonts w:ascii="Calibri" w:hAnsi="Calibri"/>
          <w:sz w:val="22"/>
          <w:szCs w:val="22"/>
          <w:lang w:eastAsia="sv-SE"/>
        </w:rPr>
        <w:tab/>
      </w:r>
      <w:r>
        <w:t>Channel bandwidths per operating band for CA</w:t>
      </w:r>
      <w:bookmarkEnd w:id="99"/>
      <w:bookmarkEnd w:id="100"/>
      <w:bookmarkEnd w:id="101"/>
    </w:p>
    <w:p w14:paraId="4EEC85C2" w14:textId="279071F7" w:rsidR="007A1370" w:rsidRDefault="007A1370" w:rsidP="007A1370">
      <w:pPr>
        <w:pStyle w:val="TH"/>
        <w:keepNext w:val="0"/>
        <w:rPr>
          <w:lang w:eastAsia="zh-CN"/>
        </w:rPr>
      </w:pPr>
      <w:r>
        <w:t xml:space="preserve">Table 5.4.2-1: Supported </w:t>
      </w:r>
      <w:r>
        <w:rPr>
          <w:lang w:eastAsia="zh-CN"/>
        </w:rPr>
        <w:t>channel</w:t>
      </w:r>
      <w:r>
        <w:t xml:space="preserve"> bandwidths per CA configuration for 4DL inter-band CA</w:t>
      </w:r>
    </w:p>
    <w:tbl>
      <w:tblPr>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167"/>
        <w:gridCol w:w="1156"/>
        <w:gridCol w:w="663"/>
        <w:gridCol w:w="540"/>
        <w:gridCol w:w="540"/>
        <w:gridCol w:w="540"/>
        <w:gridCol w:w="540"/>
        <w:gridCol w:w="540"/>
        <w:gridCol w:w="540"/>
        <w:gridCol w:w="540"/>
        <w:gridCol w:w="540"/>
        <w:gridCol w:w="540"/>
        <w:gridCol w:w="540"/>
        <w:gridCol w:w="540"/>
        <w:gridCol w:w="540"/>
        <w:gridCol w:w="540"/>
        <w:gridCol w:w="540"/>
        <w:gridCol w:w="540"/>
        <w:gridCol w:w="1288"/>
      </w:tblGrid>
      <w:tr w:rsidR="007A1370" w14:paraId="1F5AC907" w14:textId="77777777" w:rsidTr="007A1370">
        <w:trPr>
          <w:trHeight w:val="552"/>
          <w:tblHeader/>
          <w:jc w:val="center"/>
        </w:trPr>
        <w:tc>
          <w:tcPr>
            <w:tcW w:w="982" w:type="dxa"/>
            <w:tcBorders>
              <w:top w:val="single" w:sz="4" w:space="0" w:color="auto"/>
              <w:left w:val="single" w:sz="4" w:space="0" w:color="auto"/>
              <w:bottom w:val="single" w:sz="4" w:space="0" w:color="auto"/>
              <w:right w:val="single" w:sz="4" w:space="0" w:color="auto"/>
            </w:tcBorders>
            <w:vAlign w:val="center"/>
            <w:hideMark/>
          </w:tcPr>
          <w:p w14:paraId="62D43898" w14:textId="77777777" w:rsidR="007A1370" w:rsidRDefault="007A1370" w:rsidP="007A1370">
            <w:pPr>
              <w:keepLines/>
              <w:jc w:val="center"/>
              <w:rPr>
                <w:rFonts w:ascii="Arial" w:hAnsi="Arial"/>
                <w:b/>
                <w:sz w:val="18"/>
              </w:rPr>
            </w:pPr>
            <w:r>
              <w:rPr>
                <w:rFonts w:ascii="Arial" w:hAnsi="Arial"/>
                <w:b/>
                <w:sz w:val="18"/>
              </w:rPr>
              <w:t>NR CA config</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28C0640" w14:textId="77777777" w:rsidR="007A1370" w:rsidRDefault="007A1370" w:rsidP="007A1370">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50D86F5C" w14:textId="77777777" w:rsidR="007A1370" w:rsidRDefault="007A1370" w:rsidP="007A1370">
            <w:pPr>
              <w:keepLines/>
              <w:jc w:val="center"/>
              <w:rPr>
                <w:rFonts w:ascii="Arial" w:hAnsi="Arial"/>
                <w:sz w:val="18"/>
              </w:rPr>
            </w:pPr>
            <w:r>
              <w:rPr>
                <w:rFonts w:ascii="Arial" w:hAnsi="Arial"/>
                <w:b/>
                <w:sz w:val="18"/>
              </w:rPr>
              <w:t>NR Band</w:t>
            </w:r>
          </w:p>
        </w:tc>
        <w:tc>
          <w:tcPr>
            <w:tcW w:w="663" w:type="dxa"/>
            <w:tcBorders>
              <w:top w:val="single" w:sz="4" w:space="0" w:color="auto"/>
              <w:left w:val="single" w:sz="4" w:space="0" w:color="auto"/>
              <w:bottom w:val="single" w:sz="4" w:space="0" w:color="auto"/>
              <w:right w:val="single" w:sz="4" w:space="0" w:color="auto"/>
            </w:tcBorders>
            <w:vAlign w:val="center"/>
            <w:hideMark/>
          </w:tcPr>
          <w:p w14:paraId="1A34F96A" w14:textId="77777777" w:rsidR="007A1370" w:rsidRDefault="007A1370" w:rsidP="007A1370">
            <w:pPr>
              <w:keepLines/>
              <w:jc w:val="center"/>
              <w:rPr>
                <w:rFonts w:ascii="Arial" w:hAnsi="Arial"/>
                <w:b/>
                <w:sz w:val="18"/>
              </w:rPr>
            </w:pPr>
            <w:r>
              <w:rPr>
                <w:rFonts w:ascii="Arial" w:hAnsi="Arial"/>
                <w:b/>
                <w:sz w:val="18"/>
              </w:rPr>
              <w:t>SCS</w:t>
            </w:r>
          </w:p>
          <w:p w14:paraId="7D510B94" w14:textId="77777777" w:rsidR="007A1370" w:rsidRDefault="007A1370" w:rsidP="007A1370">
            <w:pPr>
              <w:keepLines/>
              <w:jc w:val="center"/>
              <w:rPr>
                <w:rFonts w:ascii="Arial" w:hAnsi="Arial"/>
                <w:sz w:val="18"/>
              </w:rPr>
            </w:pPr>
            <w:r>
              <w:rPr>
                <w:rFonts w:ascii="Arial" w:hAnsi="Arial"/>
                <w:b/>
                <w:sz w:val="18"/>
              </w:rPr>
              <w:t>(kHz)</w:t>
            </w:r>
          </w:p>
        </w:tc>
        <w:tc>
          <w:tcPr>
            <w:tcW w:w="540" w:type="dxa"/>
            <w:tcBorders>
              <w:top w:val="single" w:sz="4" w:space="0" w:color="auto"/>
              <w:left w:val="single" w:sz="4" w:space="0" w:color="auto"/>
              <w:bottom w:val="single" w:sz="4" w:space="0" w:color="auto"/>
              <w:right w:val="single" w:sz="4" w:space="0" w:color="auto"/>
            </w:tcBorders>
            <w:vAlign w:val="center"/>
            <w:hideMark/>
          </w:tcPr>
          <w:p w14:paraId="29363630" w14:textId="77777777" w:rsidR="007A1370" w:rsidRDefault="007A1370" w:rsidP="007A1370">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C98803" w14:textId="77777777" w:rsidR="007A1370" w:rsidRDefault="007A1370" w:rsidP="007A1370">
            <w:pPr>
              <w:keepLines/>
              <w:jc w:val="center"/>
              <w:rPr>
                <w:rFonts w:ascii="Arial" w:hAnsi="Arial"/>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7393E3" w14:textId="77777777" w:rsidR="007A1370" w:rsidRDefault="007A1370" w:rsidP="007A1370">
            <w:pPr>
              <w:keepLines/>
              <w:jc w:val="center"/>
              <w:rPr>
                <w:rFonts w:ascii="Arial" w:hAnsi="Arial"/>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FD392B" w14:textId="77777777" w:rsidR="007A1370" w:rsidRDefault="007A1370" w:rsidP="007A1370">
            <w:pPr>
              <w:keepLines/>
              <w:jc w:val="center"/>
              <w:rPr>
                <w:rFonts w:ascii="Arial" w:hAnsi="Arial"/>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86E7F6" w14:textId="77777777" w:rsidR="007A1370" w:rsidRDefault="007A1370" w:rsidP="007A1370">
            <w:pPr>
              <w:keepLines/>
              <w:jc w:val="center"/>
              <w:rPr>
                <w:rFonts w:ascii="Arial" w:hAnsi="Arial"/>
                <w:b/>
                <w:sz w:val="18"/>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hideMark/>
          </w:tcPr>
          <w:p w14:paraId="2C7D8AD5" w14:textId="77777777" w:rsidR="007A1370" w:rsidRDefault="007A1370" w:rsidP="007A1370">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6743C546" w14:textId="77777777" w:rsidR="007A1370" w:rsidRDefault="007A1370" w:rsidP="007A1370">
            <w:pPr>
              <w:keepLines/>
              <w:jc w:val="center"/>
              <w:rPr>
                <w:rFonts w:ascii="Arial" w:hAnsi="Arial"/>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F3FB9A" w14:textId="77777777" w:rsidR="007A1370" w:rsidRDefault="007A1370" w:rsidP="007A1370">
            <w:pPr>
              <w:keepLines/>
              <w:jc w:val="center"/>
              <w:rPr>
                <w:rFonts w:ascii="Arial" w:hAnsi="Arial"/>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hideMark/>
          </w:tcPr>
          <w:p w14:paraId="04080F60" w14:textId="77777777" w:rsidR="007A1370" w:rsidRDefault="007A1370" w:rsidP="007A1370">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444293D7" w14:textId="77777777" w:rsidR="007A1370" w:rsidRDefault="007A1370" w:rsidP="007A1370">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hideMark/>
          </w:tcPr>
          <w:p w14:paraId="492E8143" w14:textId="77777777" w:rsidR="007A1370" w:rsidRDefault="007A1370" w:rsidP="007A1370">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21BF3C" w14:textId="77777777" w:rsidR="007A1370" w:rsidRDefault="007A1370" w:rsidP="007A1370">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B216BE" w14:textId="77777777" w:rsidR="007A1370" w:rsidRDefault="007A1370" w:rsidP="007A1370">
            <w:pPr>
              <w:keepLines/>
              <w:jc w:val="center"/>
              <w:rPr>
                <w:rFonts w:ascii="Arial" w:hAnsi="Arial"/>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1F6ED6" w14:textId="77777777" w:rsidR="007A1370" w:rsidRDefault="007A1370" w:rsidP="007A1370">
            <w:pPr>
              <w:keepLines/>
              <w:jc w:val="center"/>
              <w:rPr>
                <w:rFonts w:ascii="Arial" w:hAnsi="Arial"/>
                <w:b/>
                <w:sz w:val="18"/>
              </w:rPr>
            </w:pPr>
            <w:r>
              <w:rPr>
                <w:rFonts w:ascii="Arial" w:hAnsi="Arial"/>
                <w:b/>
                <w:sz w:val="18"/>
                <w:lang w:eastAsia="zh-CN"/>
              </w:rPr>
              <w:t>200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8EBCC3A" w14:textId="77777777" w:rsidR="007A1370" w:rsidRDefault="007A1370" w:rsidP="007A1370">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906A7A9" w14:textId="77777777" w:rsidR="007A1370" w:rsidRDefault="007A1370" w:rsidP="007A1370">
            <w:pPr>
              <w:keepLines/>
              <w:jc w:val="center"/>
              <w:rPr>
                <w:rFonts w:ascii="Arial" w:hAnsi="Arial"/>
                <w:sz w:val="18"/>
              </w:rPr>
            </w:pPr>
            <w:r>
              <w:rPr>
                <w:rFonts w:ascii="Arial" w:hAnsi="Arial"/>
                <w:b/>
                <w:sz w:val="18"/>
              </w:rPr>
              <w:t>Bandwidth combination set</w:t>
            </w:r>
          </w:p>
        </w:tc>
      </w:tr>
      <w:tr w:rsidR="007A1370" w14:paraId="564F0FD8"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78DEC1B8"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4BAA82E" w14:textId="77777777" w:rsidR="007A1370" w:rsidRDefault="007A1370" w:rsidP="007A1370">
            <w:pPr>
              <w:pStyle w:val="TAL"/>
              <w:keepNext w:val="0"/>
              <w:jc w:val="center"/>
              <w:rPr>
                <w:lang w:eastAsia="zh-CN"/>
              </w:rPr>
            </w:pPr>
            <w:r>
              <w:rPr>
                <w:lang w:eastAsia="zh-CN"/>
              </w:rPr>
              <w:t>-</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57D2BBC2"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4A79F384"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437FFA5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B3272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6F1FDA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9DAF0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84FE5C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C2EB51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E7381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5F64F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0D0F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4E466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8F015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736E1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531A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232EC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C5F86A"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D79A80"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3A89A5C6"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21FA829"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3830CCF"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58F017E"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A3923A0"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D189DB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4669713"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EBE6C7A"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543D1E"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CB9759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1E1564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B7F0F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A4AB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52123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E91FE6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1DAA71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49FCB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70077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DC238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4C833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F53524F" w14:textId="77777777" w:rsidR="007A1370" w:rsidRDefault="007A1370" w:rsidP="007A1370">
            <w:pPr>
              <w:spacing w:after="0"/>
              <w:rPr>
                <w:rFonts w:ascii="Arial" w:hAnsi="Arial"/>
                <w:sz w:val="18"/>
                <w:lang w:eastAsia="zh-CN"/>
              </w:rPr>
            </w:pPr>
          </w:p>
        </w:tc>
      </w:tr>
      <w:tr w:rsidR="007A1370" w14:paraId="2FC52C7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DA9672F"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6E8502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957354B"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31A44B59"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6EB6BA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08DA2B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A8E190"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E20DE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43D3B4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17E82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315C4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AE20A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269E9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79F32D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6D50A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C9AA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86775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89D7A6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6CCE67"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37264E" w14:textId="77777777" w:rsidR="007A1370" w:rsidRDefault="007A1370" w:rsidP="007A1370">
            <w:pPr>
              <w:spacing w:after="0"/>
              <w:rPr>
                <w:rFonts w:ascii="Arial" w:hAnsi="Arial"/>
                <w:sz w:val="18"/>
                <w:lang w:eastAsia="zh-CN"/>
              </w:rPr>
            </w:pPr>
          </w:p>
        </w:tc>
      </w:tr>
      <w:tr w:rsidR="007A1370" w14:paraId="15508649"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A48B36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217DAF4"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8377644" w14:textId="77777777" w:rsidR="007A1370" w:rsidRDefault="007A1370" w:rsidP="007A1370">
            <w:pPr>
              <w:keepLines/>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2C0EE50"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7E83443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CDC9A98"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6237E15"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A89C56"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1824544"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DA81A1F"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4FED7A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A2F01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8E1697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A97BC2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A917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84B65E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907F4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56F50A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77228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773ECCE" w14:textId="77777777" w:rsidR="007A1370" w:rsidRDefault="007A1370" w:rsidP="007A1370">
            <w:pPr>
              <w:spacing w:after="0"/>
              <w:rPr>
                <w:rFonts w:ascii="Arial" w:hAnsi="Arial"/>
                <w:sz w:val="18"/>
                <w:lang w:eastAsia="zh-CN"/>
              </w:rPr>
            </w:pPr>
          </w:p>
        </w:tc>
      </w:tr>
      <w:tr w:rsidR="007A1370" w14:paraId="573B708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D3C642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0DA1604"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98B4AA0"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FBADEA7"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EFC702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568617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06EDF86"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820FB8"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A1B8DF"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73E113C"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3281CE9"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EA08FC"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678C6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C832C7B"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F4E4054"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806A19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721E35"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1FDB6D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5D0D6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5D92A5F" w14:textId="77777777" w:rsidR="007A1370" w:rsidRDefault="007A1370" w:rsidP="007A1370">
            <w:pPr>
              <w:spacing w:after="0"/>
              <w:rPr>
                <w:rFonts w:ascii="Arial" w:hAnsi="Arial"/>
                <w:sz w:val="18"/>
                <w:lang w:eastAsia="zh-CN"/>
              </w:rPr>
            </w:pPr>
          </w:p>
        </w:tc>
      </w:tr>
      <w:tr w:rsidR="007A1370" w14:paraId="3B2993BC"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E59BC99"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3A4F838"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AD376DB"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3D83626F"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46422F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09EA4D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25B13B"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0CECF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0EB92FB"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8725318"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EA842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3DBB99D"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6C646C"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C555968"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5399EA"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F446326"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C8B0A"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98EB72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14452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BAEC789" w14:textId="77777777" w:rsidR="007A1370" w:rsidRDefault="007A1370" w:rsidP="007A1370">
            <w:pPr>
              <w:spacing w:after="0"/>
              <w:rPr>
                <w:rFonts w:ascii="Arial" w:hAnsi="Arial"/>
                <w:sz w:val="18"/>
                <w:lang w:eastAsia="zh-CN"/>
              </w:rPr>
            </w:pPr>
          </w:p>
        </w:tc>
      </w:tr>
      <w:tr w:rsidR="007A1370" w14:paraId="6FA29E44"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515704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28163F4"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18E473C4"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0F39DDCE"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15</w:t>
            </w:r>
          </w:p>
        </w:tc>
        <w:tc>
          <w:tcPr>
            <w:tcW w:w="540" w:type="dxa"/>
            <w:tcBorders>
              <w:top w:val="single" w:sz="4" w:space="0" w:color="auto"/>
              <w:left w:val="single" w:sz="4" w:space="0" w:color="auto"/>
              <w:bottom w:val="single" w:sz="4" w:space="0" w:color="auto"/>
              <w:right w:val="single" w:sz="4" w:space="0" w:color="auto"/>
            </w:tcBorders>
          </w:tcPr>
          <w:p w14:paraId="39FED2C5"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E8AC79"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2DA72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724D2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582D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8785CA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8631A7"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32BB11A"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E361FB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D6A9CB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0A38D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934A58A"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BF99DD"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7EA182"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06B332"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5155D22" w14:textId="77777777" w:rsidR="007A1370" w:rsidRDefault="007A1370" w:rsidP="007A1370">
            <w:pPr>
              <w:spacing w:after="0"/>
              <w:rPr>
                <w:rFonts w:ascii="Arial" w:hAnsi="Arial"/>
                <w:sz w:val="18"/>
                <w:lang w:eastAsia="zh-CN"/>
              </w:rPr>
            </w:pPr>
          </w:p>
        </w:tc>
      </w:tr>
      <w:tr w:rsidR="007A1370" w14:paraId="6D19FC50"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C9E8A6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930098C"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2EB3D4A"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59B1C6B"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30</w:t>
            </w:r>
          </w:p>
        </w:tc>
        <w:tc>
          <w:tcPr>
            <w:tcW w:w="540" w:type="dxa"/>
            <w:tcBorders>
              <w:top w:val="single" w:sz="4" w:space="0" w:color="auto"/>
              <w:left w:val="single" w:sz="4" w:space="0" w:color="auto"/>
              <w:bottom w:val="single" w:sz="4" w:space="0" w:color="auto"/>
              <w:right w:val="single" w:sz="4" w:space="0" w:color="auto"/>
            </w:tcBorders>
          </w:tcPr>
          <w:p w14:paraId="3A9E1B39"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87383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4838B8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58C070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7F609E8"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4E6E0E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4DB1D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7AB5A7E"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3BB7D2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ABBF6F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FD258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594E1A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BA11C41"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EC5D4F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88AC8E"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450715F" w14:textId="77777777" w:rsidR="007A1370" w:rsidRDefault="007A1370" w:rsidP="007A1370">
            <w:pPr>
              <w:spacing w:after="0"/>
              <w:rPr>
                <w:rFonts w:ascii="Arial" w:hAnsi="Arial"/>
                <w:sz w:val="18"/>
                <w:lang w:eastAsia="zh-CN"/>
              </w:rPr>
            </w:pPr>
          </w:p>
        </w:tc>
      </w:tr>
      <w:tr w:rsidR="007A1370" w14:paraId="5BBBECA8"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8F168C0"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04C3F95"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082FE297"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0147BD2"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60</w:t>
            </w:r>
          </w:p>
        </w:tc>
        <w:tc>
          <w:tcPr>
            <w:tcW w:w="540" w:type="dxa"/>
            <w:tcBorders>
              <w:top w:val="single" w:sz="4" w:space="0" w:color="auto"/>
              <w:left w:val="single" w:sz="4" w:space="0" w:color="auto"/>
              <w:bottom w:val="single" w:sz="4" w:space="0" w:color="auto"/>
              <w:right w:val="single" w:sz="4" w:space="0" w:color="auto"/>
            </w:tcBorders>
          </w:tcPr>
          <w:p w14:paraId="1CDEFBA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68EE2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184298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396DA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3086C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4B07AF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6AC979"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8BFFC14"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8364BEE"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60BB9E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E8E2CF"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52090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300AC1"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719927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13BB0F"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EFC2FA0" w14:textId="77777777" w:rsidR="007A1370" w:rsidRDefault="007A1370" w:rsidP="007A1370">
            <w:pPr>
              <w:spacing w:after="0"/>
              <w:rPr>
                <w:rFonts w:ascii="Arial" w:hAnsi="Arial"/>
                <w:sz w:val="18"/>
                <w:lang w:eastAsia="zh-CN"/>
              </w:rPr>
            </w:pPr>
          </w:p>
        </w:tc>
      </w:tr>
      <w:tr w:rsidR="007A1370" w14:paraId="4FF8EA4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372D9A6"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8148F5E"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7CCEFBA" w14:textId="77777777" w:rsidR="007A1370" w:rsidRDefault="007A1370" w:rsidP="007A1370">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sz="4" w:space="0" w:color="auto"/>
              <w:left w:val="single" w:sz="4" w:space="0" w:color="auto"/>
              <w:bottom w:val="single" w:sz="4" w:space="0" w:color="auto"/>
              <w:right w:val="single" w:sz="4" w:space="0" w:color="auto"/>
            </w:tcBorders>
            <w:hideMark/>
          </w:tcPr>
          <w:p w14:paraId="1C157FAD" w14:textId="77777777" w:rsidR="007A1370" w:rsidRDefault="007A1370" w:rsidP="007A1370">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FCFBFCC"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FFDFEE7"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28BF42"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3E0A8F"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280A02"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214C485"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C3FB56"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68DBDA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6B0837D"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CB10D28"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527A97"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35E280"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03F14DB"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F0FCC8F"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C2749DE"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A497ACD" w14:textId="77777777" w:rsidR="007A1370" w:rsidRDefault="007A1370" w:rsidP="007A1370">
            <w:pPr>
              <w:spacing w:after="0"/>
              <w:rPr>
                <w:rFonts w:ascii="Arial" w:hAnsi="Arial"/>
                <w:sz w:val="18"/>
                <w:lang w:eastAsia="zh-CN"/>
              </w:rPr>
            </w:pPr>
          </w:p>
        </w:tc>
      </w:tr>
      <w:tr w:rsidR="007A1370" w14:paraId="61CF794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B41986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E7FF6F1"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E314162"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52A63187" w14:textId="77777777" w:rsidR="007A1370" w:rsidRDefault="007A1370" w:rsidP="007A1370">
            <w:pPr>
              <w:keepLines/>
              <w:spacing w:after="0"/>
              <w:jc w:val="center"/>
              <w:rPr>
                <w:rFonts w:ascii="Arial" w:hAnsi="Arial"/>
                <w:sz w:val="18"/>
                <w:lang w:eastAsia="zh-CN"/>
              </w:rPr>
            </w:pPr>
            <w:r>
              <w:rPr>
                <w:rFonts w:ascii="Arial" w:hAnsi="Arial"/>
                <w:sz w:val="18"/>
                <w:lang w:eastAsia="zh-CN"/>
              </w:rPr>
              <w:t>120</w:t>
            </w:r>
          </w:p>
        </w:tc>
        <w:tc>
          <w:tcPr>
            <w:tcW w:w="540" w:type="dxa"/>
            <w:tcBorders>
              <w:top w:val="single" w:sz="4" w:space="0" w:color="auto"/>
              <w:left w:val="single" w:sz="4" w:space="0" w:color="auto"/>
              <w:bottom w:val="single" w:sz="4" w:space="0" w:color="auto"/>
              <w:right w:val="single" w:sz="4" w:space="0" w:color="auto"/>
            </w:tcBorders>
          </w:tcPr>
          <w:p w14:paraId="4CC6FB95"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8AE606B"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B5A1D2"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70DAA9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5535C6"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9FCB02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FE2C4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AF6239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FBF683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D0DC718"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9BB7A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E0D2D6"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00547C9"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59FE787"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281E31C"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BF2846F" w14:textId="77777777" w:rsidR="007A1370" w:rsidRDefault="007A1370" w:rsidP="007A1370">
            <w:pPr>
              <w:spacing w:after="0"/>
              <w:rPr>
                <w:rFonts w:ascii="Arial" w:hAnsi="Arial"/>
                <w:sz w:val="18"/>
                <w:lang w:eastAsia="zh-CN"/>
              </w:rPr>
            </w:pPr>
          </w:p>
        </w:tc>
      </w:tr>
      <w:tr w:rsidR="007A1370" w14:paraId="4974A1B3"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6F6D7D26"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56671683" w14:textId="77777777" w:rsidR="007A1370" w:rsidRDefault="007A1370" w:rsidP="007A1370">
            <w:pPr>
              <w:pStyle w:val="TAL"/>
              <w:keepNext w:val="0"/>
              <w:jc w:val="center"/>
              <w:rPr>
                <w:lang w:eastAsia="zh-CN"/>
              </w:rPr>
            </w:pPr>
            <w:r w:rsidRPr="0098275B">
              <w:rPr>
                <w:lang w:eastAsia="zh-CN"/>
              </w:rPr>
              <w:t>CA_n257G</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BD7753C"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23B949E1"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1653F05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38FF6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EAA96D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169851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8233B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AAE018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7E61A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751F0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733535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710034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59DF5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DA057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107F8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F9E51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D77FDA"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507A68"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44D6BD4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A6C3987"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4E7C04B"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9C8C555"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7646F750"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1B8AA31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09E5EF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AE5F3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874B8C" w14:textId="77777777" w:rsidR="007A1370" w:rsidRDefault="007A1370" w:rsidP="007A1370">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36A04C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546857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79DB2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DA1DB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B3FE7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36834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574FB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9B567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51B5E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BB429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F784F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B58C5D" w14:textId="77777777" w:rsidR="007A1370" w:rsidRDefault="007A1370" w:rsidP="007A1370">
            <w:pPr>
              <w:spacing w:after="0"/>
              <w:rPr>
                <w:rFonts w:ascii="Arial" w:hAnsi="Arial"/>
                <w:sz w:val="18"/>
                <w:lang w:eastAsia="zh-CN"/>
              </w:rPr>
            </w:pPr>
          </w:p>
        </w:tc>
      </w:tr>
      <w:tr w:rsidR="007A1370" w14:paraId="21B0F8B2"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7D291400"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BF14CD2"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31CE1D7"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610CEDE"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2DDD0BB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41748F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C58061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EFC8E6" w14:textId="77777777" w:rsidR="007A1370" w:rsidRDefault="007A1370" w:rsidP="007A1370">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4FB002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2C411DB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1E285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FE34D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3D445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474892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BEE0E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C602A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60EEF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BBCD2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BA01B8"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E0E4A8" w14:textId="77777777" w:rsidR="007A1370" w:rsidRDefault="007A1370" w:rsidP="007A1370">
            <w:pPr>
              <w:spacing w:after="0"/>
              <w:rPr>
                <w:rFonts w:ascii="Arial" w:hAnsi="Arial"/>
                <w:sz w:val="18"/>
                <w:lang w:eastAsia="zh-CN"/>
              </w:rPr>
            </w:pPr>
          </w:p>
        </w:tc>
      </w:tr>
      <w:tr w:rsidR="007A1370" w14:paraId="6D314DAF"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D417B4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4238951"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1257D48D"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E81DCE5"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6704157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2B8024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3CDA7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955A80" w14:textId="77777777" w:rsidR="007A1370" w:rsidRDefault="007A1370" w:rsidP="007A1370">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9BDA97A" w14:textId="77777777" w:rsidR="007A1370" w:rsidRDefault="007A1370" w:rsidP="007A1370">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C1BAA5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6404D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41B39A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37E707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4AD47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A42F9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3C16E4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B0276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E5830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E1464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6516F8D" w14:textId="77777777" w:rsidR="007A1370" w:rsidRDefault="007A1370" w:rsidP="007A1370">
            <w:pPr>
              <w:spacing w:after="0"/>
              <w:rPr>
                <w:rFonts w:ascii="Arial" w:hAnsi="Arial"/>
                <w:sz w:val="18"/>
                <w:lang w:eastAsia="zh-CN"/>
              </w:rPr>
            </w:pPr>
          </w:p>
        </w:tc>
      </w:tr>
      <w:tr w:rsidR="007A1370" w14:paraId="614FF57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77E2E2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EBC960E"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3D590C6"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331FAECF"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181FB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299BE6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F2A670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BE9FA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3FFA11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D4880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73AB7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84F6A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BF72E0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4AD6F5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C959B0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268179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E5E6F8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7E935D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C2F13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9AD883B" w14:textId="77777777" w:rsidR="007A1370" w:rsidRDefault="007A1370" w:rsidP="007A1370">
            <w:pPr>
              <w:spacing w:after="0"/>
              <w:rPr>
                <w:rFonts w:ascii="Arial" w:hAnsi="Arial"/>
                <w:sz w:val="18"/>
                <w:lang w:eastAsia="zh-CN"/>
              </w:rPr>
            </w:pPr>
          </w:p>
        </w:tc>
      </w:tr>
      <w:tr w:rsidR="007A1370" w14:paraId="5C57AA5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38861E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2215B19"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4B0A90C"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851F877"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BB5D58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9CD964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09F8E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9EA61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56709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82AE99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50F6E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A1C4DE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AE5CF9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D5AB06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B2EF8C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40AA01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AC7C3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226B02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40EEBC"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313740B" w14:textId="77777777" w:rsidR="007A1370" w:rsidRDefault="007A1370" w:rsidP="007A1370">
            <w:pPr>
              <w:spacing w:after="0"/>
              <w:rPr>
                <w:rFonts w:ascii="Arial" w:hAnsi="Arial"/>
                <w:sz w:val="18"/>
                <w:lang w:eastAsia="zh-CN"/>
              </w:rPr>
            </w:pPr>
          </w:p>
        </w:tc>
      </w:tr>
      <w:tr w:rsidR="007A1370" w14:paraId="46B1FAE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2A2F2F2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F312A62"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4C33E06C"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D355B9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030766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019F9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557C3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8B389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063D2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7644A8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8CA6B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7E57E3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290BC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3B5C9C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00AB4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5AD31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5E463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B7C96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B54036"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86D5DBD" w14:textId="77777777" w:rsidR="007A1370" w:rsidRDefault="007A1370" w:rsidP="007A1370">
            <w:pPr>
              <w:spacing w:after="0"/>
              <w:rPr>
                <w:rFonts w:ascii="Arial" w:hAnsi="Arial"/>
                <w:sz w:val="18"/>
                <w:lang w:eastAsia="zh-CN"/>
              </w:rPr>
            </w:pPr>
          </w:p>
        </w:tc>
      </w:tr>
      <w:tr w:rsidR="007A1370" w14:paraId="117705C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4F2F7D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81B9680"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056995B4"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EA0CEC4"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3A290DC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020CD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B4735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BACB5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F18B6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21D64A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CAB17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B4A2D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D7172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C9FE3D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F5BE6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A9627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750D5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8CDDC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23FC39"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88FD8A6" w14:textId="77777777" w:rsidR="007A1370" w:rsidRDefault="007A1370" w:rsidP="007A1370">
            <w:pPr>
              <w:spacing w:after="0"/>
              <w:rPr>
                <w:rFonts w:ascii="Arial" w:hAnsi="Arial"/>
                <w:sz w:val="18"/>
                <w:lang w:eastAsia="zh-CN"/>
              </w:rPr>
            </w:pPr>
          </w:p>
        </w:tc>
      </w:tr>
      <w:tr w:rsidR="007A1370" w14:paraId="51DA6927"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E25D3A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2C365DA7"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3CB3A64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2FF177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1F33D4A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71A26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70D2F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5A1D6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25EF6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5D073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EBDFC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7F440E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6B1B4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801B36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4C5CF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0986FA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009C1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9719F6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FE472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3FD9218" w14:textId="77777777" w:rsidR="007A1370" w:rsidRDefault="007A1370" w:rsidP="007A1370">
            <w:pPr>
              <w:spacing w:after="0"/>
              <w:rPr>
                <w:rFonts w:ascii="Arial" w:hAnsi="Arial"/>
                <w:sz w:val="18"/>
                <w:lang w:eastAsia="zh-CN"/>
              </w:rPr>
            </w:pPr>
          </w:p>
        </w:tc>
      </w:tr>
      <w:tr w:rsidR="007A1370" w14:paraId="53A9FA3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300CD1E"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C9CA79"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28693DE1"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6877A3DF"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0D6989F" w14:textId="77777777" w:rsidR="007A1370" w:rsidRDefault="007A1370" w:rsidP="007A1370">
            <w:pPr>
              <w:spacing w:after="0"/>
              <w:rPr>
                <w:rFonts w:ascii="Arial" w:hAnsi="Arial"/>
                <w:sz w:val="18"/>
                <w:lang w:eastAsia="zh-CN"/>
              </w:rPr>
            </w:pPr>
          </w:p>
        </w:tc>
      </w:tr>
      <w:tr w:rsidR="007A1370" w14:paraId="22B68D05"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3AF0930E"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3A4644B9" w14:textId="77777777" w:rsidR="007A1370" w:rsidRDefault="007A1370" w:rsidP="007A1370">
            <w:pPr>
              <w:pStyle w:val="TAL"/>
              <w:jc w:val="center"/>
              <w:rPr>
                <w:lang w:eastAsia="zh-CN"/>
              </w:rPr>
            </w:pPr>
            <w:r>
              <w:rPr>
                <w:lang w:eastAsia="zh-CN"/>
              </w:rPr>
              <w:t>CA_n257G</w:t>
            </w:r>
          </w:p>
          <w:p w14:paraId="34C72F5F" w14:textId="77777777" w:rsidR="007A1370" w:rsidRDefault="007A1370" w:rsidP="007A1370">
            <w:pPr>
              <w:pStyle w:val="TAL"/>
              <w:keepNext w:val="0"/>
              <w:jc w:val="center"/>
              <w:rPr>
                <w:lang w:eastAsia="zh-CN"/>
              </w:rPr>
            </w:pPr>
            <w:r>
              <w:rPr>
                <w:lang w:eastAsia="zh-CN"/>
              </w:rPr>
              <w:t>CA_n257H</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587111E6"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04C87BDA"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1A43FEC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D914AE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9F2F4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A1879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7DC41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7D0EA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4CEBF6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90D4B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3C45B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04B7F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B5DD18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3C1DF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56FC4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E18FE5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E1510D"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EF41A8"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6D6E177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04CBB2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AB3B150"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AA6191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11E3936"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F85B7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7F049E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506A2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05335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28F238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854236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DFFDD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19001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425189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E2C64F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29627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B3653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3FD89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64BCE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AF853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2958722" w14:textId="77777777" w:rsidR="007A1370" w:rsidRDefault="007A1370" w:rsidP="007A1370">
            <w:pPr>
              <w:spacing w:after="0"/>
              <w:rPr>
                <w:rFonts w:ascii="Arial" w:hAnsi="Arial"/>
                <w:sz w:val="18"/>
                <w:lang w:eastAsia="zh-CN"/>
              </w:rPr>
            </w:pPr>
          </w:p>
        </w:tc>
      </w:tr>
      <w:tr w:rsidR="007A1370" w14:paraId="4EEF6322"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388053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43D74CA"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4B62061"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A050F85"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F3112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89E656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FA5ECA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B7485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029E0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21A92ED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76BB4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FB96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C74C7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5CC20E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825C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6F041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FBA4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E0599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D9EE31"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939CB4" w14:textId="77777777" w:rsidR="007A1370" w:rsidRDefault="007A1370" w:rsidP="007A1370">
            <w:pPr>
              <w:spacing w:after="0"/>
              <w:rPr>
                <w:rFonts w:ascii="Arial" w:hAnsi="Arial"/>
                <w:sz w:val="18"/>
                <w:lang w:eastAsia="zh-CN"/>
              </w:rPr>
            </w:pPr>
          </w:p>
        </w:tc>
      </w:tr>
      <w:tr w:rsidR="007A1370" w14:paraId="16695FCB"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0BADC9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BADE433"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91853B7"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5506F7E"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9D210B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AD7EB1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862841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671F25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C6AF63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E7419B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0C0A0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3EA7CE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5C5634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07EAD0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C1BB2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13531B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C1FB7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D831D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FBB388"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F23405F" w14:textId="77777777" w:rsidR="007A1370" w:rsidRDefault="007A1370" w:rsidP="007A1370">
            <w:pPr>
              <w:spacing w:after="0"/>
              <w:rPr>
                <w:rFonts w:ascii="Arial" w:hAnsi="Arial"/>
                <w:sz w:val="18"/>
                <w:lang w:eastAsia="zh-CN"/>
              </w:rPr>
            </w:pPr>
          </w:p>
        </w:tc>
      </w:tr>
      <w:tr w:rsidR="007A1370" w14:paraId="01F18D81"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38CBC1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917E9C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56FB4E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797C04AA"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5CBEC8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B3E2A8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F1251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291D8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45F928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184F28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58E25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0EFC73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9B9ADB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34A3C8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2016C1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9CDF7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36812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20648D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24D0AC"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D662049" w14:textId="77777777" w:rsidR="007A1370" w:rsidRDefault="007A1370" w:rsidP="007A1370">
            <w:pPr>
              <w:spacing w:after="0"/>
              <w:rPr>
                <w:rFonts w:ascii="Arial" w:hAnsi="Arial"/>
                <w:sz w:val="18"/>
                <w:lang w:eastAsia="zh-CN"/>
              </w:rPr>
            </w:pPr>
          </w:p>
        </w:tc>
      </w:tr>
      <w:tr w:rsidR="007A1370" w14:paraId="765DD821"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ACE407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58AF9D5"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7F9F357E"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9D4302A"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C488BC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62841C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170C83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EBD93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9D7992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F1A913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42633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E52C9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EB8C9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7E705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A8F63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0F9E3A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EA7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84181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89C689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365E063" w14:textId="77777777" w:rsidR="007A1370" w:rsidRDefault="007A1370" w:rsidP="007A1370">
            <w:pPr>
              <w:spacing w:after="0"/>
              <w:rPr>
                <w:rFonts w:ascii="Arial" w:hAnsi="Arial"/>
                <w:sz w:val="18"/>
                <w:lang w:eastAsia="zh-CN"/>
              </w:rPr>
            </w:pPr>
          </w:p>
        </w:tc>
      </w:tr>
      <w:tr w:rsidR="007A1370" w14:paraId="6B63A640"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939639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9AEB6ED"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3EAC93D7"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DB06EC0"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15</w:t>
            </w:r>
          </w:p>
        </w:tc>
        <w:tc>
          <w:tcPr>
            <w:tcW w:w="540" w:type="dxa"/>
            <w:tcBorders>
              <w:top w:val="single" w:sz="4" w:space="0" w:color="auto"/>
              <w:left w:val="single" w:sz="4" w:space="0" w:color="auto"/>
              <w:bottom w:val="single" w:sz="4" w:space="0" w:color="auto"/>
              <w:right w:val="single" w:sz="4" w:space="0" w:color="auto"/>
            </w:tcBorders>
          </w:tcPr>
          <w:p w14:paraId="7495BF2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D3EBE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0DCC9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6DB3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95243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F9B218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631AD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E09137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D3D0E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A6FB1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A0272C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AF940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73B18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17D2B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FC993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A8DC24C" w14:textId="77777777" w:rsidR="007A1370" w:rsidRDefault="007A1370" w:rsidP="007A1370">
            <w:pPr>
              <w:spacing w:after="0"/>
              <w:rPr>
                <w:rFonts w:ascii="Arial" w:hAnsi="Arial"/>
                <w:sz w:val="18"/>
                <w:lang w:eastAsia="zh-CN"/>
              </w:rPr>
            </w:pPr>
          </w:p>
        </w:tc>
      </w:tr>
      <w:tr w:rsidR="007A1370" w14:paraId="240C2328"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68EDD617"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73B1F7A"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02334D1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0521F11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30</w:t>
            </w:r>
          </w:p>
        </w:tc>
        <w:tc>
          <w:tcPr>
            <w:tcW w:w="540" w:type="dxa"/>
            <w:tcBorders>
              <w:top w:val="single" w:sz="4" w:space="0" w:color="auto"/>
              <w:left w:val="single" w:sz="4" w:space="0" w:color="auto"/>
              <w:bottom w:val="single" w:sz="4" w:space="0" w:color="auto"/>
              <w:right w:val="single" w:sz="4" w:space="0" w:color="auto"/>
            </w:tcBorders>
          </w:tcPr>
          <w:p w14:paraId="022A782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50C34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F61730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87193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DEC02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97F41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00024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564E5B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CC871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367B51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9AA8C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4A36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0B8DA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45BDD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A91E010"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94DADAA" w14:textId="77777777" w:rsidR="007A1370" w:rsidRDefault="007A1370" w:rsidP="007A1370">
            <w:pPr>
              <w:spacing w:after="0"/>
              <w:rPr>
                <w:rFonts w:ascii="Arial" w:hAnsi="Arial"/>
                <w:sz w:val="18"/>
                <w:lang w:eastAsia="zh-CN"/>
              </w:rPr>
            </w:pPr>
          </w:p>
        </w:tc>
      </w:tr>
      <w:tr w:rsidR="007A1370" w14:paraId="38C29BE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0AD8B8E"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CCF67C8"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5BCD290A"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68AC519D"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35C3E8A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C00DE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E13CB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E3195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50D94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3AD5AF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881A4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64565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50B42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31B00C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F97AE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6ECDA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9A0B6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BB4530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E2CB19"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A9672E5" w14:textId="77777777" w:rsidR="007A1370" w:rsidRDefault="007A1370" w:rsidP="007A1370">
            <w:pPr>
              <w:spacing w:after="0"/>
              <w:rPr>
                <w:rFonts w:ascii="Arial" w:hAnsi="Arial"/>
                <w:sz w:val="18"/>
                <w:lang w:eastAsia="zh-CN"/>
              </w:rPr>
            </w:pPr>
          </w:p>
        </w:tc>
      </w:tr>
      <w:tr w:rsidR="007A1370" w14:paraId="5887243C"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CE499AF"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8E8861A"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5B6D3769"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07F3982E"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721D8CE" w14:textId="77777777" w:rsidR="007A1370" w:rsidRDefault="007A1370" w:rsidP="007A1370">
            <w:pPr>
              <w:spacing w:after="0"/>
              <w:rPr>
                <w:rFonts w:ascii="Arial" w:hAnsi="Arial"/>
                <w:sz w:val="18"/>
                <w:lang w:eastAsia="zh-CN"/>
              </w:rPr>
            </w:pPr>
          </w:p>
        </w:tc>
      </w:tr>
      <w:tr w:rsidR="007A1370" w14:paraId="2690753C"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538603FD"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5753D3DB" w14:textId="77777777" w:rsidR="007A1370" w:rsidRPr="0098275B" w:rsidRDefault="007A1370" w:rsidP="007A1370">
            <w:pPr>
              <w:keepLines/>
              <w:spacing w:after="0"/>
              <w:jc w:val="center"/>
              <w:rPr>
                <w:rFonts w:ascii="Arial" w:hAnsi="Arial"/>
                <w:sz w:val="18"/>
                <w:lang w:eastAsia="zh-CN"/>
              </w:rPr>
            </w:pPr>
            <w:r w:rsidRPr="0098275B">
              <w:rPr>
                <w:rFonts w:ascii="Arial" w:hAnsi="Arial"/>
                <w:sz w:val="18"/>
                <w:lang w:eastAsia="zh-CN"/>
              </w:rPr>
              <w:t>CA_n257G</w:t>
            </w:r>
          </w:p>
          <w:p w14:paraId="45F35552" w14:textId="77777777" w:rsidR="007A1370" w:rsidRPr="0098275B" w:rsidRDefault="007A1370" w:rsidP="007A1370">
            <w:pPr>
              <w:keepLines/>
              <w:spacing w:after="0"/>
              <w:jc w:val="center"/>
              <w:rPr>
                <w:rFonts w:ascii="Arial" w:hAnsi="Arial"/>
                <w:sz w:val="18"/>
                <w:lang w:eastAsia="zh-CN"/>
              </w:rPr>
            </w:pPr>
            <w:r w:rsidRPr="0098275B">
              <w:rPr>
                <w:rFonts w:ascii="Arial" w:hAnsi="Arial"/>
                <w:sz w:val="18"/>
                <w:lang w:eastAsia="zh-CN"/>
              </w:rPr>
              <w:t>CA_n257H</w:t>
            </w:r>
          </w:p>
          <w:p w14:paraId="231CFFAF" w14:textId="77777777" w:rsidR="007A1370" w:rsidRDefault="007A1370" w:rsidP="007A1370">
            <w:pPr>
              <w:keepLines/>
              <w:spacing w:after="0"/>
              <w:jc w:val="center"/>
              <w:rPr>
                <w:rFonts w:ascii="Arial" w:hAnsi="Arial"/>
                <w:sz w:val="18"/>
                <w:lang w:eastAsia="zh-CN"/>
              </w:rPr>
            </w:pPr>
            <w:r w:rsidRPr="0098275B">
              <w:rPr>
                <w:rFonts w:ascii="Arial" w:hAnsi="Arial"/>
                <w:sz w:val="18"/>
                <w:lang w:eastAsia="zh-CN"/>
              </w:rPr>
              <w:t>CA_n257I</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A89AEB2"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EFFBF7F"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34626D5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0A56F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AB5F9F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43958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5CD49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F79F5C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4D614B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E60A1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B1D40F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51F0D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9128E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DB9DC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40D66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6DF1A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DD65E5"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39AD955"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67F1CFD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EEE531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7F68074"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76AADFF1"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45E1FC8"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79F5FF9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D5C209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5A68A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6E23B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95C004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983F03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A29BC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3F3DE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73645C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820612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3BD7E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D7993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1E491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E7F83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291FA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BB132AC" w14:textId="77777777" w:rsidR="007A1370" w:rsidRDefault="007A1370" w:rsidP="007A1370">
            <w:pPr>
              <w:spacing w:after="0"/>
              <w:rPr>
                <w:rFonts w:ascii="Arial" w:hAnsi="Arial"/>
                <w:sz w:val="18"/>
                <w:lang w:eastAsia="zh-CN"/>
              </w:rPr>
            </w:pPr>
          </w:p>
        </w:tc>
      </w:tr>
      <w:tr w:rsidR="007A1370" w14:paraId="2FFDEB9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2C05A4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8534AF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E6F363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B8022C3"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2DC28EE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BF1C5C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53D5F8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8677A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7A9826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4CFBCA5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8E0BD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687B8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58278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5F19AC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CB55E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AB4CB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AA10F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59EA4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7E52E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3EDF01" w14:textId="77777777" w:rsidR="007A1370" w:rsidRDefault="007A1370" w:rsidP="007A1370">
            <w:pPr>
              <w:spacing w:after="0"/>
              <w:rPr>
                <w:rFonts w:ascii="Arial" w:hAnsi="Arial"/>
                <w:sz w:val="18"/>
                <w:lang w:eastAsia="zh-CN"/>
              </w:rPr>
            </w:pPr>
          </w:p>
        </w:tc>
      </w:tr>
      <w:tr w:rsidR="007A1370" w14:paraId="4AEB40A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B443C4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3CA2925"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D993BBF"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3A95D6EB"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2162C89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5B727A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79B5E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43E5C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D42B4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F8E723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C1171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9F256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C6B5AD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D88528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D1F06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FFD16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1CC5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D8F09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9363B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646107" w14:textId="77777777" w:rsidR="007A1370" w:rsidRDefault="007A1370" w:rsidP="007A1370">
            <w:pPr>
              <w:spacing w:after="0"/>
              <w:rPr>
                <w:rFonts w:ascii="Arial" w:hAnsi="Arial"/>
                <w:sz w:val="18"/>
                <w:lang w:eastAsia="zh-CN"/>
              </w:rPr>
            </w:pPr>
          </w:p>
        </w:tc>
      </w:tr>
      <w:tr w:rsidR="007A1370" w14:paraId="04B0FEAB"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E1D25B5"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F3C6A11"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BBDFBCC"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5271910F"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9D6BF0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E6B031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62BF9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95C876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C25C5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5C85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C7DB67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DCEC1E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FF2D69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21E9CB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B6E23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584A4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52637E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63C202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A9E2E3"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720830" w14:textId="77777777" w:rsidR="007A1370" w:rsidRDefault="007A1370" w:rsidP="007A1370">
            <w:pPr>
              <w:spacing w:after="0"/>
              <w:rPr>
                <w:rFonts w:ascii="Arial" w:hAnsi="Arial"/>
                <w:sz w:val="18"/>
                <w:lang w:eastAsia="zh-CN"/>
              </w:rPr>
            </w:pPr>
          </w:p>
        </w:tc>
      </w:tr>
      <w:tr w:rsidR="007A1370" w14:paraId="799DDF4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526A8E3"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729B9E0"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6CC7CB2"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DD8ACF4"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C6FE2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B5FD49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66A77B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D7ECA4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422946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DA41D5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0772D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CD9E3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3A697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EED8FE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B6E3F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55554E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A6DC4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5DC98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997FD"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5188B1E" w14:textId="77777777" w:rsidR="007A1370" w:rsidRDefault="007A1370" w:rsidP="007A1370">
            <w:pPr>
              <w:spacing w:after="0"/>
              <w:rPr>
                <w:rFonts w:ascii="Arial" w:hAnsi="Arial"/>
                <w:sz w:val="18"/>
                <w:lang w:eastAsia="zh-CN"/>
              </w:rPr>
            </w:pPr>
          </w:p>
        </w:tc>
      </w:tr>
      <w:tr w:rsidR="007A1370" w14:paraId="64B3202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88C9245"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3D4404E"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00B39EA5"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663" w:type="dxa"/>
            <w:tcBorders>
              <w:top w:val="single" w:sz="4" w:space="0" w:color="auto"/>
              <w:left w:val="single" w:sz="4" w:space="0" w:color="auto"/>
              <w:bottom w:val="single" w:sz="4" w:space="0" w:color="auto"/>
              <w:right w:val="single" w:sz="4" w:space="0" w:color="auto"/>
            </w:tcBorders>
          </w:tcPr>
          <w:p w14:paraId="05D9DD29"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120630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885C2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444BD3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1B999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E0F5A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63C0C7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B7D99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229EC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B3282A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CBF1C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072B5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016B6D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7066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2043F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DBD58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19CBAB3" w14:textId="77777777" w:rsidR="007A1370" w:rsidRDefault="007A1370" w:rsidP="007A1370">
            <w:pPr>
              <w:spacing w:after="0"/>
              <w:rPr>
                <w:rFonts w:ascii="Arial" w:hAnsi="Arial"/>
                <w:sz w:val="18"/>
                <w:lang w:eastAsia="zh-CN"/>
              </w:rPr>
            </w:pPr>
          </w:p>
        </w:tc>
      </w:tr>
      <w:tr w:rsidR="007A1370" w14:paraId="64C91D63"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6E5115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5CD73801"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78C72C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721D06A6"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5E9508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82CC9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EFE52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3694E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FC5C2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C68416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A0C75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10CD2D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401415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F34B27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B090B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7ABDF5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A415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D104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9D2C0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DAF9A8E" w14:textId="77777777" w:rsidR="007A1370" w:rsidRDefault="007A1370" w:rsidP="007A1370">
            <w:pPr>
              <w:spacing w:after="0"/>
              <w:rPr>
                <w:rFonts w:ascii="Arial" w:hAnsi="Arial"/>
                <w:sz w:val="18"/>
                <w:lang w:eastAsia="zh-CN"/>
              </w:rPr>
            </w:pPr>
          </w:p>
        </w:tc>
      </w:tr>
      <w:tr w:rsidR="007A1370" w14:paraId="4D935277"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2795D1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54F449EA"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3AC46FB3"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CFDE9C4"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53FDBF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A7526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123F1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0C57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75C4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1F1F75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AB684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CD30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6D173D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C55661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39F3D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14C727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D1417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2CA309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B755C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1622788" w14:textId="77777777" w:rsidR="007A1370" w:rsidRDefault="007A1370" w:rsidP="007A1370">
            <w:pPr>
              <w:spacing w:after="0"/>
              <w:rPr>
                <w:rFonts w:ascii="Arial" w:hAnsi="Arial"/>
                <w:sz w:val="18"/>
                <w:lang w:eastAsia="zh-CN"/>
              </w:rPr>
            </w:pPr>
          </w:p>
        </w:tc>
      </w:tr>
      <w:tr w:rsidR="007A1370" w14:paraId="67A00B9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7CF72B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C702434"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5529BD4D"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3D5007B8"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244E207" w14:textId="77777777" w:rsidR="007A1370" w:rsidRDefault="007A1370" w:rsidP="007A1370">
            <w:pPr>
              <w:spacing w:after="0"/>
              <w:rPr>
                <w:rFonts w:ascii="Arial" w:hAnsi="Arial"/>
                <w:sz w:val="18"/>
                <w:lang w:eastAsia="zh-CN"/>
              </w:rPr>
            </w:pPr>
          </w:p>
        </w:tc>
      </w:tr>
    </w:tbl>
    <w:p w14:paraId="01EAADE1" w14:textId="77777777" w:rsidR="007A1370" w:rsidRDefault="007A1370" w:rsidP="007A1370">
      <w:pPr>
        <w:rPr>
          <w:rFonts w:eastAsia="Malgun Gothic"/>
          <w:lang w:eastAsia="ko-KR"/>
        </w:rPr>
      </w:pPr>
    </w:p>
    <w:p w14:paraId="231D3F6C" w14:textId="77777777" w:rsidR="007A1370" w:rsidRDefault="007A1370" w:rsidP="007A1370">
      <w:pPr>
        <w:keepLines/>
        <w:ind w:left="1135" w:hanging="851"/>
        <w:rPr>
          <w:lang w:eastAsia="ja-JP"/>
        </w:rPr>
      </w:pPr>
      <w:r>
        <w:rPr>
          <w:lang w:eastAsia="ja-JP"/>
        </w:rPr>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t>
      </w:r>
      <w:r>
        <w:rPr>
          <w:lang w:eastAsia="zh-CN"/>
        </w:rPr>
        <w:t xml:space="preserve">and in Table 5.3.5-1 of TS 38.101-2 </w:t>
      </w:r>
      <w:r>
        <w:rPr>
          <w:lang w:eastAsia="ja-JP"/>
        </w:rPr>
        <w:t>when operating in single carrier mode.</w:t>
      </w:r>
    </w:p>
    <w:p w14:paraId="3416CBEF" w14:textId="77777777" w:rsidR="007A1370" w:rsidRDefault="007A1370" w:rsidP="007A1370">
      <w:pPr>
        <w:spacing w:after="0"/>
        <w:rPr>
          <w:lang w:eastAsia="ja-JP"/>
        </w:rPr>
        <w:sectPr w:rsidR="007A1370">
          <w:footnotePr>
            <w:numRestart w:val="eachSect"/>
          </w:footnotePr>
          <w:pgSz w:w="15840" w:h="12240" w:orient="landscape"/>
          <w:pgMar w:top="1134" w:right="1418" w:bottom="1134" w:left="1134" w:header="680" w:footer="567" w:gutter="0"/>
          <w:cols w:space="720"/>
        </w:sectPr>
      </w:pPr>
    </w:p>
    <w:p w14:paraId="60BDF3FE" w14:textId="61ADC535" w:rsidR="007A1370" w:rsidRDefault="007A1370" w:rsidP="007A1370">
      <w:pPr>
        <w:pStyle w:val="Heading3"/>
        <w:ind w:left="0" w:firstLine="0"/>
      </w:pPr>
      <w:bookmarkStart w:id="102" w:name="_Toc42645843"/>
      <w:bookmarkStart w:id="103" w:name="_Toc25838728"/>
      <w:bookmarkStart w:id="104" w:name="_Toc56085227"/>
      <w:r>
        <w:t>5.4.</w:t>
      </w:r>
      <w:r w:rsidRPr="00CD010E">
        <w:rPr>
          <w:rFonts w:eastAsia="Yu Mincho" w:hint="eastAsia"/>
          <w:lang w:eastAsia="ja-JP"/>
        </w:rPr>
        <w:t>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02"/>
      <w:bookmarkEnd w:id="103"/>
      <w:bookmarkEnd w:id="104"/>
    </w:p>
    <w:p w14:paraId="7246456A" w14:textId="6613220F" w:rsidR="007A1370" w:rsidRDefault="007A1370" w:rsidP="007A1370">
      <w:pPr>
        <w:rPr>
          <w:lang w:eastAsia="zh-CN"/>
        </w:rPr>
      </w:pPr>
      <w:r>
        <w:rPr>
          <w:lang w:eastAsia="ja-JP"/>
        </w:rPr>
        <w:t xml:space="preserve">For </w:t>
      </w:r>
      <w:r>
        <w:rPr>
          <w:lang w:eastAsia="zh-CN"/>
        </w:rPr>
        <w:t>four</w:t>
      </w:r>
      <w:r>
        <w:rPr>
          <w:lang w:eastAsia="ja-JP"/>
        </w:rPr>
        <w:t xml:space="preserve"> simultaneous DLs and one UL </w:t>
      </w:r>
      <w:r>
        <w:t>of</w:t>
      </w:r>
      <w:r>
        <w:rPr>
          <w:lang w:eastAsia="zh-CN"/>
        </w:rPr>
        <w:t xml:space="preserve"> </w:t>
      </w:r>
      <w:r>
        <w:t>Band</w:t>
      </w:r>
      <w:r>
        <w:rPr>
          <w:lang w:eastAsia="zh-CN"/>
        </w:rPr>
        <w:t xml:space="preserve"> n1, n77, n79 </w:t>
      </w:r>
      <w:r>
        <w:t xml:space="preserve">and </w:t>
      </w:r>
      <w:r>
        <w:rPr>
          <w:lang w:eastAsia="zh-CN"/>
        </w:rPr>
        <w:t xml:space="preserve">n257,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values are shown in table 5.4.3-1 and</w:t>
      </w:r>
      <w:r>
        <w:rPr>
          <w:lang w:eastAsia="zh-CN"/>
        </w:rPr>
        <w:t xml:space="preserve"> </w:t>
      </w:r>
      <w:r>
        <w:rPr>
          <w:lang w:eastAsia="ja-JP"/>
        </w:rPr>
        <w:t>table 5.4.3-2</w:t>
      </w:r>
      <w:r>
        <w:rPr>
          <w:lang w:eastAsia="zh-CN"/>
        </w:rPr>
        <w:t>, respectively.</w:t>
      </w:r>
    </w:p>
    <w:p w14:paraId="0CE1F42A" w14:textId="56012F26" w:rsidR="007A1370" w:rsidRDefault="007A1370" w:rsidP="007A1370">
      <w:pPr>
        <w:pStyle w:val="TH"/>
        <w:rPr>
          <w:lang w:eastAsia="zh-CN"/>
        </w:rPr>
      </w:pPr>
      <w:r>
        <w:t>Table 5.4.3-1: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A1370" w14:paraId="1AABDCB4"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3609E16" w14:textId="77777777" w:rsidR="007A1370" w:rsidRDefault="007A1370" w:rsidP="007A1370">
            <w:pPr>
              <w:pStyle w:val="TAH"/>
              <w:rPr>
                <w:rFonts w:eastAsia="Malgun Gothic"/>
              </w:rPr>
            </w:pPr>
            <w:r>
              <w:rPr>
                <w:rFonts w:eastAsia="Malgun Gothic"/>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9D9FFD" w14:textId="77777777" w:rsidR="007A1370" w:rsidRDefault="007A1370" w:rsidP="007A1370">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0F7944" w14:textId="77777777" w:rsidR="007A1370" w:rsidRDefault="007A1370" w:rsidP="007A1370">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7A1370" w14:paraId="4F49A998"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3EA54E"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CA_n1-n77-n79-n257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5878D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61212307"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0.6</w:t>
            </w:r>
          </w:p>
        </w:tc>
      </w:tr>
      <w:tr w:rsidR="007A1370" w14:paraId="3F695AED"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FC1531"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5E4FE"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4EEEEF91"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0.8</w:t>
            </w:r>
          </w:p>
        </w:tc>
      </w:tr>
      <w:tr w:rsidR="007A1370" w14:paraId="06FA977A"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7D21A5A"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249C9E2" w14:textId="77777777" w:rsidR="007A1370" w:rsidRPr="007A1370" w:rsidRDefault="007A1370" w:rsidP="007A1370">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43D2BF1D" w14:textId="77777777" w:rsidR="007A1370" w:rsidRPr="00E70F02" w:rsidRDefault="007A1370" w:rsidP="007A1370">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7A1370" w14:paraId="3A997068"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91D1ED"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2F4A30"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3DEC27"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0</w:t>
            </w:r>
          </w:p>
        </w:tc>
      </w:tr>
    </w:tbl>
    <w:p w14:paraId="2B7A1043" w14:textId="77777777" w:rsidR="007A1370" w:rsidRDefault="007A1370" w:rsidP="007A1370">
      <w:pPr>
        <w:rPr>
          <w:lang w:eastAsia="ja-JP"/>
        </w:rPr>
      </w:pPr>
    </w:p>
    <w:p w14:paraId="04CEA2F3" w14:textId="2BF95106" w:rsidR="007A1370" w:rsidRDefault="007A1370" w:rsidP="007A1370">
      <w:pPr>
        <w:pStyle w:val="TH"/>
        <w:rPr>
          <w:lang w:eastAsia="zh-CN"/>
        </w:rPr>
      </w:pPr>
      <w:r>
        <w:t>Table 5.4.3-2: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A1370" w14:paraId="2FD26B89"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4DF822" w14:textId="77777777" w:rsidR="007A1370" w:rsidRDefault="007A1370" w:rsidP="007A1370">
            <w:pPr>
              <w:pStyle w:val="TAH"/>
              <w:rPr>
                <w:rFonts w:eastAsia="Malgun Gothic"/>
              </w:rPr>
            </w:pPr>
            <w:r>
              <w:rPr>
                <w:rFonts w:eastAsia="Malgun Gothic"/>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834D823" w14:textId="77777777" w:rsidR="007A1370" w:rsidRDefault="007A1370" w:rsidP="007A1370">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54A1DD" w14:textId="77777777" w:rsidR="007A1370" w:rsidRDefault="007A1370" w:rsidP="007A1370">
            <w:pPr>
              <w:pStyle w:val="TAH"/>
              <w:rPr>
                <w:rFonts w:eastAsia="Malgun Gothic"/>
              </w:rPr>
            </w:pPr>
            <w:r>
              <w:rPr>
                <w:rFonts w:eastAsia="Malgun Gothic"/>
              </w:rPr>
              <w:t>ΔR</w:t>
            </w:r>
            <w:r>
              <w:rPr>
                <w:rFonts w:eastAsia="Malgun Gothic"/>
                <w:vertAlign w:val="subscript"/>
              </w:rPr>
              <w:t>IB,c</w:t>
            </w:r>
            <w:r>
              <w:rPr>
                <w:rFonts w:eastAsia="Malgun Gothic"/>
              </w:rPr>
              <w:t xml:space="preserve"> [dB]</w:t>
            </w:r>
          </w:p>
        </w:tc>
      </w:tr>
      <w:tr w:rsidR="007A1370" w14:paraId="3BDA1E98"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742ED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CA_n1-n77-n79-n257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3630FF"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14026B46"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0.2</w:t>
            </w:r>
          </w:p>
        </w:tc>
      </w:tr>
      <w:tr w:rsidR="007A1370" w14:paraId="7DE6876C"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46F9B"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5CA649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08232DF"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0.5</w:t>
            </w:r>
          </w:p>
        </w:tc>
      </w:tr>
      <w:tr w:rsidR="007A1370" w14:paraId="32EF497D"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FE64874"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10763454" w14:textId="77777777" w:rsidR="007A1370" w:rsidRPr="007A1370" w:rsidRDefault="007A1370" w:rsidP="007A1370">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21C2381C" w14:textId="77777777" w:rsidR="007A1370" w:rsidRPr="00E70F02" w:rsidRDefault="007A1370" w:rsidP="007A1370">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7A1370" w14:paraId="26785986"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E3068C"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7EDCEF"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EE9FE1"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0</w:t>
            </w:r>
          </w:p>
        </w:tc>
      </w:tr>
    </w:tbl>
    <w:p w14:paraId="720F3AE6" w14:textId="77777777" w:rsidR="007A1370" w:rsidRDefault="007A1370" w:rsidP="007A1370">
      <w:pPr>
        <w:rPr>
          <w:lang w:eastAsia="zh-CN"/>
        </w:rPr>
      </w:pPr>
    </w:p>
    <w:p w14:paraId="4D5385DC" w14:textId="7FA12FEB" w:rsidR="007A1370" w:rsidRDefault="007A1370" w:rsidP="007A1370">
      <w:pPr>
        <w:pStyle w:val="Heading3"/>
        <w:rPr>
          <w:lang w:eastAsia="zh-CN"/>
        </w:rPr>
      </w:pPr>
      <w:bookmarkStart w:id="105" w:name="_Toc42645844"/>
      <w:bookmarkStart w:id="106" w:name="_Toc25838729"/>
      <w:bookmarkStart w:id="107" w:name="_Toc56085228"/>
      <w:r>
        <w:t>5.4.4</w:t>
      </w:r>
      <w:r>
        <w:rPr>
          <w:rFonts w:ascii="Calibri" w:hAnsi="Calibri"/>
          <w:sz w:val="22"/>
          <w:szCs w:val="22"/>
          <w:lang w:eastAsia="sv-SE"/>
        </w:rPr>
        <w:tab/>
      </w:r>
      <w:r>
        <w:t>REFSENS requirements</w:t>
      </w:r>
      <w:bookmarkEnd w:id="105"/>
      <w:bookmarkEnd w:id="106"/>
      <w:bookmarkEnd w:id="107"/>
    </w:p>
    <w:bookmarkEnd w:id="92"/>
    <w:bookmarkEnd w:id="93"/>
    <w:bookmarkEnd w:id="94"/>
    <w:bookmarkEnd w:id="95"/>
    <w:p w14:paraId="18432FF3" w14:textId="77777777" w:rsidR="007A1370" w:rsidRDefault="007A1370" w:rsidP="007A1370">
      <w:pPr>
        <w:rPr>
          <w:rFonts w:ascii="Arial" w:eastAsia="Yu Mincho" w:hAnsi="Arial" w:cs="Arial"/>
          <w:color w:val="FF0000"/>
          <w:sz w:val="32"/>
          <w:lang w:eastAsia="ja-JP"/>
        </w:rPr>
      </w:pPr>
      <w:r>
        <w:rPr>
          <w:lang w:val="en-US"/>
        </w:rPr>
        <w:t>MSD</w:t>
      </w:r>
      <w:r w:rsidRPr="007743FA">
        <w:t xml:space="preserve"> </w:t>
      </w:r>
      <w:r>
        <w:t>requirements are captured in lower order combinations.</w:t>
      </w:r>
    </w:p>
    <w:p w14:paraId="465B376A" w14:textId="29B33CAE" w:rsidR="000060B3" w:rsidRDefault="000060B3" w:rsidP="000060B3">
      <w:pPr>
        <w:pStyle w:val="Heading2"/>
        <w:rPr>
          <w:lang w:eastAsia="zh-CN"/>
        </w:rPr>
      </w:pPr>
      <w:bookmarkStart w:id="108" w:name="_Toc56085229"/>
      <w:r>
        <w:t>5.5</w:t>
      </w:r>
      <w:r>
        <w:rPr>
          <w:rFonts w:ascii="Calibri" w:hAnsi="Calibri"/>
          <w:sz w:val="22"/>
          <w:szCs w:val="22"/>
          <w:lang w:eastAsia="zh-CN"/>
        </w:rPr>
        <w:tab/>
      </w:r>
      <w:r>
        <w:rPr>
          <w:rFonts w:ascii="Calibri" w:hAnsi="Calibri"/>
          <w:sz w:val="22"/>
          <w:szCs w:val="22"/>
          <w:lang w:eastAsia="zh-CN"/>
        </w:rPr>
        <w:tab/>
      </w:r>
      <w:r>
        <w:t>CA_</w:t>
      </w:r>
      <w:r>
        <w:rPr>
          <w:lang w:eastAsia="zh-CN"/>
        </w:rPr>
        <w:t>n1-n78-n79-n257</w:t>
      </w:r>
      <w:bookmarkEnd w:id="108"/>
    </w:p>
    <w:p w14:paraId="3469C3DC" w14:textId="125EB0CE" w:rsidR="000060B3" w:rsidRDefault="000060B3" w:rsidP="000060B3">
      <w:pPr>
        <w:pStyle w:val="Heading3"/>
      </w:pPr>
      <w:bookmarkStart w:id="109" w:name="_Toc56085230"/>
      <w:r>
        <w:t>5.5.1</w:t>
      </w:r>
      <w:r>
        <w:rPr>
          <w:rFonts w:ascii="Calibri" w:hAnsi="Calibri"/>
          <w:sz w:val="22"/>
          <w:szCs w:val="22"/>
          <w:lang w:eastAsia="sv-SE"/>
        </w:rPr>
        <w:tab/>
      </w:r>
      <w:r>
        <w:t>Operating bands for CA</w:t>
      </w:r>
      <w:bookmarkEnd w:id="109"/>
    </w:p>
    <w:p w14:paraId="588BAD68" w14:textId="185C4C28" w:rsidR="000060B3" w:rsidRDefault="000060B3" w:rsidP="000060B3">
      <w:pPr>
        <w:pStyle w:val="TH"/>
      </w:pPr>
      <w:r>
        <w:t xml:space="preserve">Table </w:t>
      </w:r>
      <w:r>
        <w:rPr>
          <w:lang w:eastAsia="zh-CN"/>
        </w:rPr>
        <w:t>5.5</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060B3" w14:paraId="12FFC637" w14:textId="77777777" w:rsidTr="00D739E4">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01884A7F" w14:textId="77777777" w:rsidR="000060B3" w:rsidRDefault="000060B3" w:rsidP="00D739E4">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49EAA33" w14:textId="77777777" w:rsidR="000060B3" w:rsidRDefault="000060B3" w:rsidP="00D739E4">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5F44BFB" w14:textId="77777777" w:rsidR="000060B3" w:rsidRDefault="000060B3" w:rsidP="00D739E4">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813BF3C" w14:textId="77777777" w:rsidR="000060B3" w:rsidRDefault="000060B3" w:rsidP="00D739E4">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89C65F2" w14:textId="77777777" w:rsidR="000060B3" w:rsidRDefault="000060B3" w:rsidP="00D739E4">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0060B3" w14:paraId="491EC7C3" w14:textId="77777777" w:rsidTr="00D739E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3E286" w14:textId="77777777" w:rsidR="000060B3" w:rsidRDefault="000060B3" w:rsidP="00D739E4">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637E1" w14:textId="77777777" w:rsidR="000060B3" w:rsidRDefault="000060B3" w:rsidP="00D739E4">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CA5655" w14:textId="77777777" w:rsidR="000060B3" w:rsidRDefault="000060B3" w:rsidP="00D739E4">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C5EB911" w14:textId="77777777" w:rsidR="000060B3" w:rsidRDefault="000060B3" w:rsidP="00D739E4">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EB83E" w14:textId="77777777" w:rsidR="000060B3" w:rsidRDefault="000060B3" w:rsidP="00D739E4">
            <w:pPr>
              <w:spacing w:after="0"/>
              <w:rPr>
                <w:rFonts w:ascii="Arial" w:hAnsi="Arial"/>
                <w:b/>
                <w:color w:val="000000"/>
                <w:sz w:val="18"/>
                <w:lang w:eastAsia="zh-CN"/>
              </w:rPr>
            </w:pPr>
          </w:p>
        </w:tc>
      </w:tr>
      <w:tr w:rsidR="000060B3" w14:paraId="324F50E6" w14:textId="77777777" w:rsidTr="00D739E4">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2683F" w14:textId="77777777" w:rsidR="000060B3" w:rsidRDefault="000060B3" w:rsidP="00D739E4">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5FBA6" w14:textId="77777777" w:rsidR="000060B3" w:rsidRDefault="000060B3" w:rsidP="00D739E4">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A53E313" w14:textId="77777777" w:rsidR="000060B3" w:rsidRDefault="000060B3" w:rsidP="00D739E4">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F3B2C98" w14:textId="77777777" w:rsidR="000060B3" w:rsidRDefault="000060B3" w:rsidP="00D739E4">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A6AC7" w14:textId="77777777" w:rsidR="000060B3" w:rsidRDefault="000060B3" w:rsidP="00D739E4">
            <w:pPr>
              <w:spacing w:after="0"/>
              <w:rPr>
                <w:rFonts w:ascii="Arial" w:hAnsi="Arial"/>
                <w:b/>
                <w:color w:val="000000"/>
                <w:sz w:val="18"/>
                <w:lang w:eastAsia="zh-CN"/>
              </w:rPr>
            </w:pPr>
          </w:p>
        </w:tc>
      </w:tr>
      <w:tr w:rsidR="000060B3" w14:paraId="0B049C2F" w14:textId="77777777" w:rsidTr="00D739E4">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27DF6418" w14:textId="77777777" w:rsidR="000060B3" w:rsidRDefault="000060B3" w:rsidP="00D739E4">
            <w:pPr>
              <w:pStyle w:val="TAL"/>
              <w:rPr>
                <w:lang w:eastAsia="zh-CN"/>
              </w:rPr>
            </w:pPr>
            <w:r>
              <w:rPr>
                <w:lang w:eastAsia="zh-CN"/>
              </w:rPr>
              <w:t>CA</w:t>
            </w:r>
            <w:r>
              <w:t>_</w:t>
            </w:r>
            <w:r>
              <w:rPr>
                <w:lang w:eastAsia="zh-CN"/>
              </w:rPr>
              <w:t>n1</w:t>
            </w:r>
            <w:r>
              <w:rPr>
                <w:lang w:eastAsia="ja-JP"/>
              </w:rPr>
              <w:t>-</w:t>
            </w:r>
            <w:r>
              <w:rPr>
                <w:lang w:eastAsia="zh-CN"/>
              </w:rPr>
              <w:t>n</w:t>
            </w:r>
            <w:r>
              <w:rPr>
                <w:lang w:eastAsia="ja-JP"/>
              </w:rPr>
              <w:t>78</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400FACB5" w14:textId="77777777" w:rsidR="000060B3" w:rsidRDefault="000060B3" w:rsidP="00D739E4">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34617A3D" w14:textId="77777777" w:rsidR="000060B3" w:rsidRDefault="000060B3" w:rsidP="00D739E4">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1A9B51E0" w14:textId="77777777" w:rsidR="000060B3" w:rsidRDefault="000060B3" w:rsidP="00D739E4">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53A0BE70" w14:textId="77777777" w:rsidR="000060B3" w:rsidRDefault="000060B3" w:rsidP="00D739E4">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58B6B424" w14:textId="77777777" w:rsidR="000060B3" w:rsidRDefault="000060B3" w:rsidP="00D739E4">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7429A0AB" w14:textId="77777777" w:rsidR="000060B3" w:rsidRDefault="000060B3" w:rsidP="00D739E4">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7C05A6EB" w14:textId="77777777" w:rsidR="000060B3" w:rsidRDefault="000060B3" w:rsidP="00D739E4">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7FE18DA9" w14:textId="77777777" w:rsidR="000060B3" w:rsidRDefault="000060B3" w:rsidP="00D739E4">
            <w:pPr>
              <w:pStyle w:val="TAL"/>
              <w:rPr>
                <w:lang w:eastAsia="zh-CN"/>
              </w:rPr>
            </w:pPr>
            <w:r>
              <w:t>FDD</w:t>
            </w:r>
          </w:p>
        </w:tc>
      </w:tr>
      <w:tr w:rsidR="000060B3" w14:paraId="0A624E59" w14:textId="77777777" w:rsidTr="00D739E4">
        <w:trPr>
          <w:trHeight w:val="225"/>
          <w:jc w:val="center"/>
        </w:trPr>
        <w:tc>
          <w:tcPr>
            <w:tcW w:w="0" w:type="auto"/>
            <w:vMerge/>
            <w:tcBorders>
              <w:left w:val="single" w:sz="4" w:space="0" w:color="auto"/>
              <w:right w:val="single" w:sz="4" w:space="0" w:color="auto"/>
            </w:tcBorders>
            <w:vAlign w:val="center"/>
            <w:hideMark/>
          </w:tcPr>
          <w:p w14:paraId="4AE8806E" w14:textId="77777777" w:rsidR="000060B3" w:rsidRDefault="000060B3" w:rsidP="00D739E4">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5493CF21" w14:textId="77777777" w:rsidR="000060B3" w:rsidRDefault="000060B3" w:rsidP="00D739E4">
            <w:pPr>
              <w:pStyle w:val="TAL"/>
              <w:rPr>
                <w:lang w:eastAsia="zh-CN"/>
              </w:rPr>
            </w:pPr>
            <w:r>
              <w:t>n78</w:t>
            </w:r>
          </w:p>
        </w:tc>
        <w:tc>
          <w:tcPr>
            <w:tcW w:w="1212" w:type="dxa"/>
            <w:tcBorders>
              <w:top w:val="single" w:sz="4" w:space="0" w:color="auto"/>
              <w:left w:val="single" w:sz="4" w:space="0" w:color="auto"/>
              <w:bottom w:val="single" w:sz="4" w:space="0" w:color="auto"/>
              <w:right w:val="single" w:sz="4" w:space="0" w:color="auto"/>
            </w:tcBorders>
            <w:hideMark/>
          </w:tcPr>
          <w:p w14:paraId="457E16A8" w14:textId="77777777" w:rsidR="000060B3" w:rsidRDefault="000060B3" w:rsidP="00D739E4">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1137F391" w14:textId="77777777" w:rsidR="000060B3" w:rsidRDefault="000060B3" w:rsidP="00D739E4">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2A87AE8F" w14:textId="77777777" w:rsidR="000060B3" w:rsidRDefault="000060B3" w:rsidP="00D739E4">
            <w:pPr>
              <w:pStyle w:val="TAL"/>
              <w:rPr>
                <w:lang w:eastAsia="zh-CN"/>
              </w:rPr>
            </w:pPr>
            <w:r>
              <w:t>3800 MHz</w:t>
            </w:r>
          </w:p>
        </w:tc>
        <w:tc>
          <w:tcPr>
            <w:tcW w:w="1210" w:type="dxa"/>
            <w:tcBorders>
              <w:top w:val="single" w:sz="4" w:space="0" w:color="auto"/>
              <w:left w:val="single" w:sz="4" w:space="0" w:color="auto"/>
              <w:bottom w:val="single" w:sz="4" w:space="0" w:color="auto"/>
              <w:right w:val="single" w:sz="4" w:space="0" w:color="auto"/>
            </w:tcBorders>
            <w:hideMark/>
          </w:tcPr>
          <w:p w14:paraId="32407639" w14:textId="77777777" w:rsidR="000060B3" w:rsidRDefault="000060B3" w:rsidP="00D739E4">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6E042D1D" w14:textId="77777777" w:rsidR="000060B3" w:rsidRDefault="000060B3" w:rsidP="00D739E4">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3143AB85" w14:textId="77777777" w:rsidR="000060B3" w:rsidRDefault="000060B3" w:rsidP="00D739E4">
            <w:pPr>
              <w:pStyle w:val="TAL"/>
              <w:rPr>
                <w:lang w:eastAsia="zh-CN"/>
              </w:rPr>
            </w:pPr>
            <w:r>
              <w:t>3800 MHz</w:t>
            </w:r>
          </w:p>
        </w:tc>
        <w:tc>
          <w:tcPr>
            <w:tcW w:w="850" w:type="dxa"/>
            <w:tcBorders>
              <w:top w:val="single" w:sz="4" w:space="0" w:color="auto"/>
              <w:left w:val="single" w:sz="4" w:space="0" w:color="auto"/>
              <w:bottom w:val="single" w:sz="4" w:space="0" w:color="auto"/>
              <w:right w:val="single" w:sz="4" w:space="0" w:color="auto"/>
            </w:tcBorders>
            <w:hideMark/>
          </w:tcPr>
          <w:p w14:paraId="0C17DC12" w14:textId="77777777" w:rsidR="000060B3" w:rsidRDefault="000060B3" w:rsidP="00D739E4">
            <w:pPr>
              <w:pStyle w:val="TAL"/>
              <w:rPr>
                <w:lang w:eastAsia="zh-CN"/>
              </w:rPr>
            </w:pPr>
            <w:r>
              <w:t>TDD</w:t>
            </w:r>
          </w:p>
        </w:tc>
      </w:tr>
      <w:tr w:rsidR="000060B3" w14:paraId="19F79B96" w14:textId="77777777" w:rsidTr="00654CDB">
        <w:trPr>
          <w:trHeight w:val="225"/>
          <w:jc w:val="center"/>
        </w:trPr>
        <w:tc>
          <w:tcPr>
            <w:tcW w:w="0" w:type="auto"/>
            <w:vMerge/>
            <w:tcBorders>
              <w:left w:val="single" w:sz="4" w:space="0" w:color="auto"/>
              <w:right w:val="single" w:sz="4" w:space="0" w:color="auto"/>
            </w:tcBorders>
            <w:vAlign w:val="center"/>
            <w:hideMark/>
          </w:tcPr>
          <w:p w14:paraId="78645B75" w14:textId="77777777" w:rsidR="000060B3" w:rsidRDefault="000060B3" w:rsidP="00D739E4">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3D15A15F" w14:textId="77777777" w:rsidR="000060B3" w:rsidRDefault="000060B3" w:rsidP="00D739E4">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01DC9BBF" w14:textId="77777777" w:rsidR="000060B3" w:rsidRPr="00E95BFE" w:rsidRDefault="000060B3" w:rsidP="00D739E4">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074FA6E3" w14:textId="77777777" w:rsidR="000060B3" w:rsidRDefault="000060B3" w:rsidP="00D739E4">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5C2044C" w14:textId="77777777" w:rsidR="000060B3" w:rsidRPr="00E95BFE" w:rsidRDefault="000060B3" w:rsidP="00D739E4">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4F2B9A10" w14:textId="77777777" w:rsidR="000060B3" w:rsidRPr="00E95BFE" w:rsidRDefault="000060B3" w:rsidP="00D739E4">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56C226D3" w14:textId="77777777" w:rsidR="000060B3" w:rsidRPr="00E95BFE" w:rsidRDefault="000060B3" w:rsidP="00D739E4">
            <w:pPr>
              <w:pStyle w:val="TAL"/>
              <w:rPr>
                <w:rFonts w:eastAsiaTheme="minorEastAsia"/>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71584810" w14:textId="77777777" w:rsidR="000060B3" w:rsidRPr="00E95BFE" w:rsidRDefault="000060B3" w:rsidP="00D739E4">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62D17EBA" w14:textId="77777777" w:rsidR="000060B3" w:rsidRPr="00E95BFE" w:rsidRDefault="000060B3" w:rsidP="00D739E4">
            <w:pPr>
              <w:pStyle w:val="TAL"/>
              <w:rPr>
                <w:rFonts w:eastAsiaTheme="minorEastAsia"/>
                <w:lang w:eastAsia="ja-JP"/>
              </w:rPr>
            </w:pPr>
            <w:r>
              <w:rPr>
                <w:rFonts w:eastAsiaTheme="minorEastAsia" w:hint="eastAsia"/>
                <w:lang w:eastAsia="ja-JP"/>
              </w:rPr>
              <w:t>T</w:t>
            </w:r>
            <w:r>
              <w:rPr>
                <w:rFonts w:eastAsiaTheme="minorEastAsia"/>
                <w:lang w:eastAsia="ja-JP"/>
              </w:rPr>
              <w:t>DD</w:t>
            </w:r>
          </w:p>
        </w:tc>
      </w:tr>
      <w:tr w:rsidR="000060B3" w14:paraId="70869F02" w14:textId="77777777" w:rsidTr="00D739E4">
        <w:trPr>
          <w:trHeight w:val="225"/>
          <w:jc w:val="center"/>
        </w:trPr>
        <w:tc>
          <w:tcPr>
            <w:tcW w:w="0" w:type="auto"/>
            <w:vMerge/>
            <w:tcBorders>
              <w:left w:val="single" w:sz="4" w:space="0" w:color="auto"/>
              <w:bottom w:val="single" w:sz="4" w:space="0" w:color="auto"/>
              <w:right w:val="single" w:sz="4" w:space="0" w:color="auto"/>
            </w:tcBorders>
            <w:vAlign w:val="center"/>
          </w:tcPr>
          <w:p w14:paraId="4B188031" w14:textId="77777777" w:rsidR="000060B3" w:rsidRDefault="000060B3" w:rsidP="00D739E4">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05FAA235" w14:textId="77777777" w:rsidR="000060B3" w:rsidRDefault="000060B3" w:rsidP="00D739E4">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7B2D8CE3" w14:textId="77777777" w:rsidR="000060B3" w:rsidRDefault="000060B3" w:rsidP="00D739E4">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1D82E52A" w14:textId="77777777" w:rsidR="000060B3" w:rsidRDefault="000060B3" w:rsidP="00D739E4">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419E4A1C" w14:textId="77777777" w:rsidR="000060B3" w:rsidRDefault="000060B3" w:rsidP="00D739E4">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708DE372" w14:textId="77777777" w:rsidR="000060B3" w:rsidRDefault="000060B3" w:rsidP="00D739E4">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0E5B6D00" w14:textId="77777777" w:rsidR="000060B3" w:rsidRDefault="000060B3" w:rsidP="00D739E4">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647151B8" w14:textId="77777777" w:rsidR="000060B3" w:rsidRDefault="000060B3" w:rsidP="00D739E4">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6A58ECF0" w14:textId="77777777" w:rsidR="000060B3" w:rsidRDefault="000060B3" w:rsidP="00D739E4">
            <w:pPr>
              <w:pStyle w:val="TAL"/>
            </w:pPr>
            <w:r>
              <w:t>TDD</w:t>
            </w:r>
          </w:p>
        </w:tc>
      </w:tr>
    </w:tbl>
    <w:p w14:paraId="778EF82C" w14:textId="77777777" w:rsidR="000060B3" w:rsidRDefault="000060B3" w:rsidP="000060B3">
      <w:pPr>
        <w:spacing w:after="0"/>
        <w:rPr>
          <w:lang w:eastAsia="zh-CN"/>
        </w:rPr>
        <w:sectPr w:rsidR="000060B3">
          <w:footnotePr>
            <w:numRestart w:val="eachSect"/>
          </w:footnotePr>
          <w:pgSz w:w="12240" w:h="15840"/>
          <w:pgMar w:top="1418" w:right="1134" w:bottom="1134" w:left="1134" w:header="680" w:footer="567" w:gutter="0"/>
          <w:cols w:space="720"/>
        </w:sectPr>
      </w:pPr>
    </w:p>
    <w:p w14:paraId="42D3B847" w14:textId="77777777" w:rsidR="000060B3" w:rsidRDefault="000060B3" w:rsidP="000060B3">
      <w:pPr>
        <w:rPr>
          <w:lang w:eastAsia="zh-CN"/>
        </w:rPr>
      </w:pPr>
    </w:p>
    <w:p w14:paraId="4F516537" w14:textId="314483FA" w:rsidR="000060B3" w:rsidRDefault="000060B3" w:rsidP="000060B3">
      <w:pPr>
        <w:pStyle w:val="Heading3"/>
        <w:keepNext w:val="0"/>
      </w:pPr>
      <w:bookmarkStart w:id="110" w:name="_Toc56085231"/>
      <w:r>
        <w:t>5.5.2</w:t>
      </w:r>
      <w:r>
        <w:rPr>
          <w:rFonts w:ascii="Calibri" w:hAnsi="Calibri"/>
          <w:sz w:val="22"/>
          <w:szCs w:val="22"/>
          <w:lang w:eastAsia="sv-SE"/>
        </w:rPr>
        <w:tab/>
      </w:r>
      <w:r>
        <w:t>Channel bandwidths per operating band for CA</w:t>
      </w:r>
      <w:bookmarkEnd w:id="110"/>
    </w:p>
    <w:p w14:paraId="00A4DEA1" w14:textId="710C1B63" w:rsidR="000060B3" w:rsidRDefault="000060B3" w:rsidP="000060B3">
      <w:pPr>
        <w:pStyle w:val="TH"/>
        <w:keepNext w:val="0"/>
        <w:rPr>
          <w:lang w:eastAsia="zh-CN"/>
        </w:rPr>
      </w:pPr>
      <w:r>
        <w:t xml:space="preserve">Table 5.5.2-1: Supported </w:t>
      </w:r>
      <w:r>
        <w:rPr>
          <w:lang w:eastAsia="zh-CN"/>
        </w:rPr>
        <w:t>channel</w:t>
      </w:r>
      <w:r>
        <w:t xml:space="preserve"> bandwidths per CA configuration for 4DL inter-band CA</w:t>
      </w:r>
    </w:p>
    <w:tbl>
      <w:tblPr>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167"/>
        <w:gridCol w:w="1156"/>
        <w:gridCol w:w="663"/>
        <w:gridCol w:w="540"/>
        <w:gridCol w:w="540"/>
        <w:gridCol w:w="540"/>
        <w:gridCol w:w="540"/>
        <w:gridCol w:w="540"/>
        <w:gridCol w:w="540"/>
        <w:gridCol w:w="540"/>
        <w:gridCol w:w="540"/>
        <w:gridCol w:w="540"/>
        <w:gridCol w:w="540"/>
        <w:gridCol w:w="540"/>
        <w:gridCol w:w="540"/>
        <w:gridCol w:w="540"/>
        <w:gridCol w:w="540"/>
        <w:gridCol w:w="540"/>
        <w:gridCol w:w="1288"/>
      </w:tblGrid>
      <w:tr w:rsidR="000060B3" w14:paraId="5F620E6F" w14:textId="77777777" w:rsidTr="00D739E4">
        <w:trPr>
          <w:trHeight w:val="552"/>
          <w:tblHeader/>
          <w:jc w:val="center"/>
        </w:trPr>
        <w:tc>
          <w:tcPr>
            <w:tcW w:w="982" w:type="dxa"/>
            <w:tcBorders>
              <w:top w:val="single" w:sz="4" w:space="0" w:color="auto"/>
              <w:left w:val="single" w:sz="4" w:space="0" w:color="auto"/>
              <w:bottom w:val="single" w:sz="4" w:space="0" w:color="auto"/>
              <w:right w:val="single" w:sz="4" w:space="0" w:color="auto"/>
            </w:tcBorders>
            <w:vAlign w:val="center"/>
            <w:hideMark/>
          </w:tcPr>
          <w:p w14:paraId="4FFD6C54" w14:textId="77777777" w:rsidR="000060B3" w:rsidRDefault="000060B3" w:rsidP="00D739E4">
            <w:pPr>
              <w:keepLines/>
              <w:jc w:val="center"/>
              <w:rPr>
                <w:rFonts w:ascii="Arial" w:hAnsi="Arial"/>
                <w:b/>
                <w:sz w:val="18"/>
              </w:rPr>
            </w:pPr>
            <w:r>
              <w:rPr>
                <w:rFonts w:ascii="Arial" w:hAnsi="Arial"/>
                <w:b/>
                <w:sz w:val="18"/>
              </w:rPr>
              <w:t>NR CA config</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831A1F1" w14:textId="77777777" w:rsidR="000060B3" w:rsidRDefault="000060B3" w:rsidP="00D739E4">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331E6E2C" w14:textId="77777777" w:rsidR="000060B3" w:rsidRDefault="000060B3" w:rsidP="00D739E4">
            <w:pPr>
              <w:keepLines/>
              <w:jc w:val="center"/>
              <w:rPr>
                <w:rFonts w:ascii="Arial" w:hAnsi="Arial"/>
                <w:sz w:val="18"/>
              </w:rPr>
            </w:pPr>
            <w:r>
              <w:rPr>
                <w:rFonts w:ascii="Arial" w:hAnsi="Arial"/>
                <w:b/>
                <w:sz w:val="18"/>
              </w:rPr>
              <w:t>NR Band</w:t>
            </w:r>
          </w:p>
        </w:tc>
        <w:tc>
          <w:tcPr>
            <w:tcW w:w="663" w:type="dxa"/>
            <w:tcBorders>
              <w:top w:val="single" w:sz="4" w:space="0" w:color="auto"/>
              <w:left w:val="single" w:sz="4" w:space="0" w:color="auto"/>
              <w:bottom w:val="single" w:sz="4" w:space="0" w:color="auto"/>
              <w:right w:val="single" w:sz="4" w:space="0" w:color="auto"/>
            </w:tcBorders>
            <w:vAlign w:val="center"/>
            <w:hideMark/>
          </w:tcPr>
          <w:p w14:paraId="31755CBC" w14:textId="77777777" w:rsidR="000060B3" w:rsidRDefault="000060B3" w:rsidP="00D739E4">
            <w:pPr>
              <w:keepLines/>
              <w:jc w:val="center"/>
              <w:rPr>
                <w:rFonts w:ascii="Arial" w:hAnsi="Arial"/>
                <w:b/>
                <w:sz w:val="18"/>
              </w:rPr>
            </w:pPr>
            <w:r>
              <w:rPr>
                <w:rFonts w:ascii="Arial" w:hAnsi="Arial"/>
                <w:b/>
                <w:sz w:val="18"/>
              </w:rPr>
              <w:t>SCS</w:t>
            </w:r>
          </w:p>
          <w:p w14:paraId="7E736E76" w14:textId="77777777" w:rsidR="000060B3" w:rsidRDefault="000060B3" w:rsidP="00D739E4">
            <w:pPr>
              <w:keepLines/>
              <w:jc w:val="center"/>
              <w:rPr>
                <w:rFonts w:ascii="Arial" w:hAnsi="Arial"/>
                <w:sz w:val="18"/>
              </w:rPr>
            </w:pPr>
            <w:r>
              <w:rPr>
                <w:rFonts w:ascii="Arial" w:hAnsi="Arial"/>
                <w:b/>
                <w:sz w:val="18"/>
              </w:rPr>
              <w:t>(kHz)</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61A0BA" w14:textId="77777777" w:rsidR="000060B3" w:rsidRDefault="000060B3" w:rsidP="00D739E4">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55FBCCA" w14:textId="77777777" w:rsidR="000060B3" w:rsidRDefault="000060B3" w:rsidP="00D739E4">
            <w:pPr>
              <w:keepLines/>
              <w:jc w:val="center"/>
              <w:rPr>
                <w:rFonts w:ascii="Arial" w:hAnsi="Arial"/>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DA5439" w14:textId="77777777" w:rsidR="000060B3" w:rsidRDefault="000060B3" w:rsidP="00D739E4">
            <w:pPr>
              <w:keepLines/>
              <w:jc w:val="center"/>
              <w:rPr>
                <w:rFonts w:ascii="Arial" w:hAnsi="Arial"/>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DDC316" w14:textId="77777777" w:rsidR="000060B3" w:rsidRDefault="000060B3" w:rsidP="00D739E4">
            <w:pPr>
              <w:keepLines/>
              <w:jc w:val="center"/>
              <w:rPr>
                <w:rFonts w:ascii="Arial" w:hAnsi="Arial"/>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hideMark/>
          </w:tcPr>
          <w:p w14:paraId="5491D531" w14:textId="77777777" w:rsidR="000060B3" w:rsidRDefault="000060B3" w:rsidP="00D739E4">
            <w:pPr>
              <w:keepLines/>
              <w:jc w:val="center"/>
              <w:rPr>
                <w:rFonts w:ascii="Arial" w:hAnsi="Arial"/>
                <w:b/>
                <w:sz w:val="18"/>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hideMark/>
          </w:tcPr>
          <w:p w14:paraId="79ACAD76" w14:textId="77777777" w:rsidR="000060B3" w:rsidRDefault="000060B3" w:rsidP="00D739E4">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708780F3" w14:textId="77777777" w:rsidR="000060B3" w:rsidRDefault="000060B3" w:rsidP="00D739E4">
            <w:pPr>
              <w:keepLines/>
              <w:jc w:val="center"/>
              <w:rPr>
                <w:rFonts w:ascii="Arial" w:hAnsi="Arial"/>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6AD880" w14:textId="77777777" w:rsidR="000060B3" w:rsidRDefault="000060B3" w:rsidP="00D739E4">
            <w:pPr>
              <w:keepLines/>
              <w:jc w:val="center"/>
              <w:rPr>
                <w:rFonts w:ascii="Arial" w:hAnsi="Arial"/>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006178" w14:textId="77777777" w:rsidR="000060B3" w:rsidRDefault="000060B3" w:rsidP="00D739E4">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30A81090" w14:textId="77777777" w:rsidR="000060B3" w:rsidRDefault="000060B3" w:rsidP="00D739E4">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90213B" w14:textId="77777777" w:rsidR="000060B3" w:rsidRDefault="000060B3" w:rsidP="00D739E4">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57A1C2" w14:textId="77777777" w:rsidR="000060B3" w:rsidRDefault="000060B3" w:rsidP="00D739E4">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E57AB3" w14:textId="77777777" w:rsidR="000060B3" w:rsidRDefault="000060B3" w:rsidP="00D739E4">
            <w:pPr>
              <w:keepLines/>
              <w:jc w:val="center"/>
              <w:rPr>
                <w:rFonts w:ascii="Arial" w:hAnsi="Arial"/>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hideMark/>
          </w:tcPr>
          <w:p w14:paraId="40A0FC18" w14:textId="77777777" w:rsidR="000060B3" w:rsidRDefault="000060B3" w:rsidP="00D739E4">
            <w:pPr>
              <w:keepLines/>
              <w:jc w:val="center"/>
              <w:rPr>
                <w:rFonts w:ascii="Arial" w:hAnsi="Arial"/>
                <w:b/>
                <w:sz w:val="18"/>
              </w:rPr>
            </w:pPr>
            <w:r>
              <w:rPr>
                <w:rFonts w:ascii="Arial" w:hAnsi="Arial"/>
                <w:b/>
                <w:sz w:val="18"/>
                <w:lang w:eastAsia="zh-CN"/>
              </w:rPr>
              <w:t>200</w:t>
            </w:r>
          </w:p>
        </w:tc>
        <w:tc>
          <w:tcPr>
            <w:tcW w:w="540" w:type="dxa"/>
            <w:tcBorders>
              <w:top w:val="single" w:sz="4" w:space="0" w:color="auto"/>
              <w:left w:val="single" w:sz="4" w:space="0" w:color="auto"/>
              <w:bottom w:val="single" w:sz="4" w:space="0" w:color="auto"/>
              <w:right w:val="single" w:sz="4" w:space="0" w:color="auto"/>
            </w:tcBorders>
            <w:vAlign w:val="center"/>
            <w:hideMark/>
          </w:tcPr>
          <w:p w14:paraId="7AF4011A" w14:textId="77777777" w:rsidR="000060B3" w:rsidRDefault="000060B3" w:rsidP="00D739E4">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DDB4138" w14:textId="77777777" w:rsidR="000060B3" w:rsidRDefault="000060B3" w:rsidP="00D739E4">
            <w:pPr>
              <w:keepLines/>
              <w:jc w:val="center"/>
              <w:rPr>
                <w:rFonts w:ascii="Arial" w:hAnsi="Arial"/>
                <w:sz w:val="18"/>
              </w:rPr>
            </w:pPr>
            <w:r>
              <w:rPr>
                <w:rFonts w:ascii="Arial" w:hAnsi="Arial"/>
                <w:b/>
                <w:sz w:val="18"/>
              </w:rPr>
              <w:t>Bandwidth combination set</w:t>
            </w:r>
          </w:p>
        </w:tc>
      </w:tr>
      <w:tr w:rsidR="000060B3" w14:paraId="7AD3D692" w14:textId="77777777" w:rsidTr="00D739E4">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4FD0935D" w14:textId="77777777" w:rsidR="000060B3" w:rsidRDefault="000060B3" w:rsidP="00D739E4">
            <w:pPr>
              <w:keepLines/>
              <w:spacing w:after="0"/>
              <w:jc w:val="center"/>
              <w:rPr>
                <w:rFonts w:ascii="Arial" w:hAnsi="Arial"/>
                <w:sz w:val="18"/>
                <w:lang w:eastAsia="zh-CN"/>
              </w:rPr>
            </w:pPr>
            <w:r>
              <w:rPr>
                <w:rFonts w:ascii="Arial" w:hAnsi="Arial"/>
                <w:sz w:val="18"/>
                <w:lang w:eastAsia="zh-CN"/>
              </w:rPr>
              <w:t>CA_n1A-n78A-n79A-n257A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0FB224DD" w14:textId="77777777" w:rsidR="000060B3" w:rsidRDefault="000060B3" w:rsidP="00D739E4">
            <w:pPr>
              <w:pStyle w:val="TAL"/>
              <w:keepNext w:val="0"/>
              <w:jc w:val="center"/>
              <w:rPr>
                <w:lang w:eastAsia="zh-CN"/>
              </w:rPr>
            </w:pPr>
            <w:r>
              <w:rPr>
                <w:lang w:eastAsia="zh-CN"/>
              </w:rPr>
              <w:t>-</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03CF01A" w14:textId="77777777" w:rsidR="000060B3" w:rsidRDefault="000060B3" w:rsidP="00D739E4">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CD3E9A9" w14:textId="77777777" w:rsidR="000060B3" w:rsidRDefault="000060B3" w:rsidP="00D739E4">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68B7FEE3"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BA4C76"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71450B1"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16859AA"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B448D8D"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FF715F0"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118F7A"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B9F564"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07CE66"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0860D6D"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BDD76F"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FE5FB7"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AAD7A2"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1F3ED7"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BA818A" w14:textId="77777777" w:rsidR="000060B3" w:rsidRDefault="000060B3" w:rsidP="00D739E4">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7087741" w14:textId="77777777" w:rsidR="000060B3" w:rsidRDefault="000060B3" w:rsidP="00D739E4">
            <w:pPr>
              <w:keepLines/>
              <w:spacing w:after="0"/>
              <w:jc w:val="center"/>
              <w:rPr>
                <w:rFonts w:ascii="Arial" w:hAnsi="Arial"/>
                <w:sz w:val="18"/>
                <w:lang w:eastAsia="zh-CN"/>
              </w:rPr>
            </w:pPr>
            <w:r>
              <w:rPr>
                <w:rFonts w:ascii="Arial" w:hAnsi="Arial"/>
                <w:sz w:val="18"/>
                <w:lang w:eastAsia="zh-CN"/>
              </w:rPr>
              <w:t>0</w:t>
            </w:r>
          </w:p>
        </w:tc>
      </w:tr>
      <w:tr w:rsidR="000060B3" w14:paraId="2AC2014C"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BDB96B3"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2312E04" w14:textId="77777777" w:rsidR="000060B3" w:rsidRDefault="000060B3" w:rsidP="00D739E4">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3BF12E3"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4447A96" w14:textId="77777777" w:rsidR="000060B3" w:rsidRDefault="000060B3" w:rsidP="00D739E4">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21FAA74"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3DAF571"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06A69A"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4321E69"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1C59264"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38DD48E"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201756"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2C3095"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50A502"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D7389B"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A38E51"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978495"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2C602B9"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634EB1"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CED430"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EAF00E4" w14:textId="77777777" w:rsidR="000060B3" w:rsidRDefault="000060B3" w:rsidP="00D739E4">
            <w:pPr>
              <w:spacing w:after="0"/>
              <w:rPr>
                <w:rFonts w:ascii="Arial" w:hAnsi="Arial"/>
                <w:sz w:val="18"/>
                <w:lang w:eastAsia="zh-CN"/>
              </w:rPr>
            </w:pPr>
          </w:p>
        </w:tc>
      </w:tr>
      <w:tr w:rsidR="000060B3" w14:paraId="5578F817"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FB88B9C"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5D0D90F" w14:textId="77777777" w:rsidR="000060B3" w:rsidRDefault="000060B3" w:rsidP="00D739E4">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823D1D2"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1350FB2" w14:textId="77777777" w:rsidR="000060B3" w:rsidRDefault="000060B3" w:rsidP="00D739E4">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BA81886"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AC1A5FF"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209EEE5"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21E9711"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A9632C7"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26E0B3"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86F5CB"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901A27"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4826DC"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0778FC"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B94071"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E9F410"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44C874"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CADE49"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E6FB0"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CF6C41" w14:textId="77777777" w:rsidR="000060B3" w:rsidRDefault="000060B3" w:rsidP="00D739E4">
            <w:pPr>
              <w:spacing w:after="0"/>
              <w:rPr>
                <w:rFonts w:ascii="Arial" w:hAnsi="Arial"/>
                <w:sz w:val="18"/>
                <w:lang w:eastAsia="zh-CN"/>
              </w:rPr>
            </w:pPr>
          </w:p>
        </w:tc>
      </w:tr>
      <w:tr w:rsidR="000060B3" w14:paraId="32F118ED"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CD27B93"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1DB7B7C" w14:textId="77777777" w:rsidR="000060B3" w:rsidRDefault="000060B3" w:rsidP="00D739E4">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6C1D3004" w14:textId="77777777" w:rsidR="000060B3" w:rsidRDefault="000060B3" w:rsidP="00D739E4">
            <w:pPr>
              <w:keepLines/>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36C7FFD7" w14:textId="77777777" w:rsidR="000060B3" w:rsidRDefault="000060B3" w:rsidP="00D739E4">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1AEB4A5"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654FA1B"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50BA151"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389384"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78008CB" w14:textId="77777777" w:rsidR="000060B3" w:rsidRPr="00BD6C74" w:rsidRDefault="000060B3" w:rsidP="00D739E4">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5DE256A" w14:textId="77777777" w:rsidR="000060B3" w:rsidRPr="00BD6C74" w:rsidRDefault="000060B3" w:rsidP="00D739E4">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64E5342"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DCFFA3"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48094C"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89996D4"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73C2445"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948626E"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F4D700"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E8E7F4"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174406"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C995F7D" w14:textId="77777777" w:rsidR="000060B3" w:rsidRDefault="000060B3" w:rsidP="00D739E4">
            <w:pPr>
              <w:spacing w:after="0"/>
              <w:rPr>
                <w:rFonts w:ascii="Arial" w:hAnsi="Arial"/>
                <w:sz w:val="18"/>
                <w:lang w:eastAsia="zh-CN"/>
              </w:rPr>
            </w:pPr>
          </w:p>
        </w:tc>
      </w:tr>
      <w:tr w:rsidR="000060B3" w14:paraId="6F40322A"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655FFC2"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C419025" w14:textId="77777777" w:rsidR="000060B3" w:rsidRDefault="000060B3" w:rsidP="00D739E4">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A4386AD"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B926D45" w14:textId="77777777" w:rsidR="000060B3" w:rsidRDefault="000060B3" w:rsidP="00D739E4">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B76C269"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60D27E2"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1BFFEF6"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A518ED"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1BA3C26" w14:textId="77777777" w:rsidR="000060B3" w:rsidRPr="00BD6C74" w:rsidRDefault="000060B3" w:rsidP="00D739E4">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A267FB" w14:textId="77777777" w:rsidR="000060B3" w:rsidRPr="00BD6C74" w:rsidRDefault="000060B3" w:rsidP="00D739E4">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17BCA7F"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5143A76"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4138FEB"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D84F60C" w14:textId="77777777" w:rsidR="000060B3" w:rsidRPr="00BD6C74" w:rsidRDefault="000060B3" w:rsidP="00D739E4">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0E015BC"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FAE8C03"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63E2A33"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9E5E1EF"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96DF6"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19C2B91" w14:textId="77777777" w:rsidR="000060B3" w:rsidRDefault="000060B3" w:rsidP="00D739E4">
            <w:pPr>
              <w:spacing w:after="0"/>
              <w:rPr>
                <w:rFonts w:ascii="Arial" w:hAnsi="Arial"/>
                <w:sz w:val="18"/>
                <w:lang w:eastAsia="zh-CN"/>
              </w:rPr>
            </w:pPr>
          </w:p>
        </w:tc>
      </w:tr>
      <w:tr w:rsidR="000060B3" w14:paraId="34402CE8"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CD162F5"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7CE017B" w14:textId="77777777" w:rsidR="000060B3" w:rsidRDefault="000060B3" w:rsidP="00D739E4">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51BB988"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63A954D2" w14:textId="77777777" w:rsidR="000060B3" w:rsidRDefault="000060B3" w:rsidP="00D739E4">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227E1E4"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F11CD5A"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8FFFAB1"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414206"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58EC555" w14:textId="77777777" w:rsidR="000060B3" w:rsidRPr="00BD6C74" w:rsidRDefault="000060B3" w:rsidP="00D739E4">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1352FF7" w14:textId="77777777" w:rsidR="000060B3" w:rsidRPr="00BD6C74" w:rsidRDefault="000060B3" w:rsidP="00D739E4">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07DC14A"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6D1451"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AB1387F"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BD14E81" w14:textId="77777777" w:rsidR="000060B3" w:rsidRPr="00BD6C74" w:rsidRDefault="000060B3" w:rsidP="00D739E4">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BD9A22"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FCEDA27"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93CECE" w14:textId="77777777" w:rsidR="000060B3" w:rsidRDefault="000060B3" w:rsidP="00D739E4">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717700"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EEFD64"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47B9642" w14:textId="77777777" w:rsidR="000060B3" w:rsidRDefault="000060B3" w:rsidP="00D739E4">
            <w:pPr>
              <w:spacing w:after="0"/>
              <w:rPr>
                <w:rFonts w:ascii="Arial" w:hAnsi="Arial"/>
                <w:sz w:val="18"/>
                <w:lang w:eastAsia="zh-CN"/>
              </w:rPr>
            </w:pPr>
          </w:p>
        </w:tc>
      </w:tr>
      <w:tr w:rsidR="000060B3" w14:paraId="1FB6C8F9"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D078C56"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459F80BB" w14:textId="77777777" w:rsidR="000060B3" w:rsidRDefault="000060B3" w:rsidP="00D739E4">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131A5656" w14:textId="77777777" w:rsidR="000060B3" w:rsidRPr="00E95BFE" w:rsidRDefault="000060B3" w:rsidP="00D739E4">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46ED0E5" w14:textId="77777777" w:rsidR="000060B3" w:rsidRPr="00E95BFE" w:rsidRDefault="000060B3" w:rsidP="00D739E4">
            <w:pPr>
              <w:keepLines/>
              <w:spacing w:after="0"/>
              <w:jc w:val="center"/>
              <w:rPr>
                <w:rFonts w:ascii="Arial" w:eastAsiaTheme="minorEastAsia" w:hAnsi="Arial"/>
                <w:sz w:val="18"/>
                <w:lang w:eastAsia="ja-JP"/>
              </w:rPr>
            </w:pPr>
            <w:r>
              <w:rPr>
                <w:rFonts w:ascii="Arial" w:eastAsiaTheme="minorEastAsia" w:hAnsi="Arial" w:hint="eastAsia"/>
                <w:sz w:val="18"/>
                <w:lang w:eastAsia="ja-JP"/>
              </w:rPr>
              <w:t>15</w:t>
            </w:r>
          </w:p>
        </w:tc>
        <w:tc>
          <w:tcPr>
            <w:tcW w:w="540" w:type="dxa"/>
            <w:tcBorders>
              <w:top w:val="single" w:sz="4" w:space="0" w:color="auto"/>
              <w:left w:val="single" w:sz="4" w:space="0" w:color="auto"/>
              <w:bottom w:val="single" w:sz="4" w:space="0" w:color="auto"/>
              <w:right w:val="single" w:sz="4" w:space="0" w:color="auto"/>
            </w:tcBorders>
          </w:tcPr>
          <w:p w14:paraId="5A50CF1C"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2650FE"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FE08B8"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A182FE"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2AFF65"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C94BD94"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39A238"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1114D1"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9583A91"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8CB9FB2"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A5364"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51E1A76"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EA19E0"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EF8DA1"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191881" w14:textId="77777777" w:rsidR="000060B3" w:rsidRPr="00BD6C74" w:rsidRDefault="000060B3" w:rsidP="00D739E4">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7CDDD7D" w14:textId="77777777" w:rsidR="000060B3" w:rsidRDefault="000060B3" w:rsidP="00D739E4">
            <w:pPr>
              <w:spacing w:after="0"/>
              <w:rPr>
                <w:rFonts w:ascii="Arial" w:hAnsi="Arial"/>
                <w:sz w:val="18"/>
                <w:lang w:eastAsia="zh-CN"/>
              </w:rPr>
            </w:pPr>
          </w:p>
        </w:tc>
      </w:tr>
      <w:tr w:rsidR="000060B3" w14:paraId="09AB6921"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248B3A7"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A20D42C" w14:textId="77777777" w:rsidR="000060B3" w:rsidRDefault="000060B3" w:rsidP="00D739E4">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58789943"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259C9428" w14:textId="77777777" w:rsidR="000060B3" w:rsidRPr="00E95BFE" w:rsidRDefault="000060B3" w:rsidP="00D739E4">
            <w:pPr>
              <w:keepLines/>
              <w:spacing w:after="0"/>
              <w:jc w:val="center"/>
              <w:rPr>
                <w:rFonts w:ascii="Arial" w:eastAsiaTheme="minorEastAsia" w:hAnsi="Arial"/>
                <w:sz w:val="18"/>
                <w:lang w:eastAsia="ja-JP"/>
              </w:rPr>
            </w:pPr>
            <w:r>
              <w:rPr>
                <w:rFonts w:ascii="Arial" w:eastAsiaTheme="minorEastAsia" w:hAnsi="Arial" w:hint="eastAsia"/>
                <w:sz w:val="18"/>
                <w:lang w:eastAsia="ja-JP"/>
              </w:rPr>
              <w:t>30</w:t>
            </w:r>
          </w:p>
        </w:tc>
        <w:tc>
          <w:tcPr>
            <w:tcW w:w="540" w:type="dxa"/>
            <w:tcBorders>
              <w:top w:val="single" w:sz="4" w:space="0" w:color="auto"/>
              <w:left w:val="single" w:sz="4" w:space="0" w:color="auto"/>
              <w:bottom w:val="single" w:sz="4" w:space="0" w:color="auto"/>
              <w:right w:val="single" w:sz="4" w:space="0" w:color="auto"/>
            </w:tcBorders>
          </w:tcPr>
          <w:p w14:paraId="02EC7CD4"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57D90A1"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22527E"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C3B318"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A7B5A"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1B3184"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477EAE"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AD39814"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27DF9F3"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5EAD271"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9819EE"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227BA57"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24979C"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D92D31"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A76B79" w14:textId="77777777" w:rsidR="000060B3" w:rsidRPr="00BD6C74" w:rsidRDefault="000060B3" w:rsidP="00D739E4">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2D2BD0D" w14:textId="77777777" w:rsidR="000060B3" w:rsidRDefault="000060B3" w:rsidP="00D739E4">
            <w:pPr>
              <w:spacing w:after="0"/>
              <w:rPr>
                <w:rFonts w:ascii="Arial" w:hAnsi="Arial"/>
                <w:sz w:val="18"/>
                <w:lang w:eastAsia="zh-CN"/>
              </w:rPr>
            </w:pPr>
          </w:p>
        </w:tc>
      </w:tr>
      <w:tr w:rsidR="000060B3" w14:paraId="5961C463"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FECBC75"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8068117" w14:textId="77777777" w:rsidR="000060B3" w:rsidRDefault="000060B3" w:rsidP="00D739E4">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7C9305C0"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2F509202" w14:textId="77777777" w:rsidR="000060B3" w:rsidRPr="00E95BFE" w:rsidRDefault="000060B3" w:rsidP="00D739E4">
            <w:pPr>
              <w:keepLines/>
              <w:spacing w:after="0"/>
              <w:jc w:val="center"/>
              <w:rPr>
                <w:rFonts w:ascii="Arial" w:eastAsiaTheme="minorEastAsia" w:hAnsi="Arial"/>
                <w:sz w:val="18"/>
                <w:lang w:eastAsia="ja-JP"/>
              </w:rPr>
            </w:pPr>
            <w:r>
              <w:rPr>
                <w:rFonts w:ascii="Arial" w:eastAsiaTheme="minorEastAsia" w:hAnsi="Arial" w:hint="eastAsia"/>
                <w:sz w:val="18"/>
                <w:lang w:eastAsia="ja-JP"/>
              </w:rPr>
              <w:t>60</w:t>
            </w:r>
          </w:p>
        </w:tc>
        <w:tc>
          <w:tcPr>
            <w:tcW w:w="540" w:type="dxa"/>
            <w:tcBorders>
              <w:top w:val="single" w:sz="4" w:space="0" w:color="auto"/>
              <w:left w:val="single" w:sz="4" w:space="0" w:color="auto"/>
              <w:bottom w:val="single" w:sz="4" w:space="0" w:color="auto"/>
              <w:right w:val="single" w:sz="4" w:space="0" w:color="auto"/>
            </w:tcBorders>
          </w:tcPr>
          <w:p w14:paraId="40FE28EC"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74C989"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648AE0"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3081D3"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F15C4F"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D6F28AE"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7856DA"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FA8D983"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BAD5B25"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8E6B23"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10F9A"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1B08AC0"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C78857"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DC67256"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1D1A0C" w14:textId="77777777" w:rsidR="000060B3" w:rsidRPr="00BD6C74" w:rsidRDefault="000060B3" w:rsidP="00D739E4">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47CF8CD" w14:textId="77777777" w:rsidR="000060B3" w:rsidRDefault="000060B3" w:rsidP="00D739E4">
            <w:pPr>
              <w:spacing w:after="0"/>
              <w:rPr>
                <w:rFonts w:ascii="Arial" w:hAnsi="Arial"/>
                <w:sz w:val="18"/>
                <w:lang w:eastAsia="zh-CN"/>
              </w:rPr>
            </w:pPr>
          </w:p>
        </w:tc>
      </w:tr>
      <w:tr w:rsidR="000060B3" w14:paraId="3673A843"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6B7EF32"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96013DA" w14:textId="77777777" w:rsidR="000060B3" w:rsidRDefault="000060B3" w:rsidP="00D739E4">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65E65EFF" w14:textId="77777777" w:rsidR="000060B3" w:rsidRDefault="000060B3" w:rsidP="00D739E4">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sz="4" w:space="0" w:color="auto"/>
              <w:left w:val="single" w:sz="4" w:space="0" w:color="auto"/>
              <w:bottom w:val="single" w:sz="4" w:space="0" w:color="auto"/>
              <w:right w:val="single" w:sz="4" w:space="0" w:color="auto"/>
            </w:tcBorders>
            <w:hideMark/>
          </w:tcPr>
          <w:p w14:paraId="51D73D71" w14:textId="77777777" w:rsidR="000060B3" w:rsidRDefault="000060B3" w:rsidP="00D739E4">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95D0BF7" w14:textId="77777777" w:rsidR="000060B3" w:rsidRPr="00BD6C74" w:rsidRDefault="000060B3" w:rsidP="00D739E4">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A0DC7F" w14:textId="77777777" w:rsidR="000060B3" w:rsidRPr="00BD6C74" w:rsidRDefault="000060B3" w:rsidP="00D739E4">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37BED7" w14:textId="77777777" w:rsidR="000060B3" w:rsidRPr="00BD6C74" w:rsidRDefault="000060B3" w:rsidP="00D739E4">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A11B9D" w14:textId="77777777" w:rsidR="000060B3" w:rsidRPr="00BD6C74" w:rsidRDefault="000060B3" w:rsidP="00D739E4">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AD4A3F" w14:textId="77777777" w:rsidR="000060B3" w:rsidRPr="00BD6C74" w:rsidRDefault="000060B3" w:rsidP="00D739E4">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2064899" w14:textId="77777777" w:rsidR="000060B3" w:rsidRPr="00BD6C74" w:rsidRDefault="000060B3" w:rsidP="00D739E4">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1BFD36" w14:textId="77777777" w:rsidR="000060B3" w:rsidRPr="00BD6C74" w:rsidRDefault="000060B3" w:rsidP="00D739E4">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ACDBC1B"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1B6608E" w14:textId="77777777" w:rsidR="000060B3" w:rsidRPr="00BD6C74" w:rsidRDefault="000060B3" w:rsidP="00D739E4">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CA2EE19" w14:textId="77777777" w:rsidR="000060B3" w:rsidRPr="00BD6C74" w:rsidRDefault="000060B3" w:rsidP="00D739E4">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94E5A2" w14:textId="77777777" w:rsidR="000060B3" w:rsidRPr="00BD6C74" w:rsidRDefault="000060B3" w:rsidP="00D739E4">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3A6CAB" w14:textId="77777777" w:rsidR="000060B3" w:rsidRPr="00BD6C74" w:rsidRDefault="000060B3" w:rsidP="00D739E4">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467966A"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02467B"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356E50D" w14:textId="77777777" w:rsidR="000060B3" w:rsidRPr="00BD6C74" w:rsidRDefault="000060B3" w:rsidP="00D739E4">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79E140A" w14:textId="77777777" w:rsidR="000060B3" w:rsidRDefault="000060B3" w:rsidP="00D739E4">
            <w:pPr>
              <w:spacing w:after="0"/>
              <w:rPr>
                <w:rFonts w:ascii="Arial" w:hAnsi="Arial"/>
                <w:sz w:val="18"/>
                <w:lang w:eastAsia="zh-CN"/>
              </w:rPr>
            </w:pPr>
          </w:p>
        </w:tc>
      </w:tr>
      <w:tr w:rsidR="000060B3" w14:paraId="507388A2"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E0AEA02"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3C01622" w14:textId="77777777" w:rsidR="000060B3" w:rsidRDefault="000060B3" w:rsidP="00D739E4">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B1DF42A"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72CB29F" w14:textId="77777777" w:rsidR="000060B3" w:rsidRDefault="000060B3" w:rsidP="00D739E4">
            <w:pPr>
              <w:keepLines/>
              <w:spacing w:after="0"/>
              <w:jc w:val="center"/>
              <w:rPr>
                <w:rFonts w:ascii="Arial" w:hAnsi="Arial"/>
                <w:sz w:val="18"/>
                <w:lang w:eastAsia="zh-CN"/>
              </w:rPr>
            </w:pPr>
            <w:r>
              <w:rPr>
                <w:rFonts w:ascii="Arial" w:hAnsi="Arial"/>
                <w:sz w:val="18"/>
                <w:lang w:eastAsia="zh-CN"/>
              </w:rPr>
              <w:t>120</w:t>
            </w:r>
          </w:p>
        </w:tc>
        <w:tc>
          <w:tcPr>
            <w:tcW w:w="540" w:type="dxa"/>
            <w:tcBorders>
              <w:top w:val="single" w:sz="4" w:space="0" w:color="auto"/>
              <w:left w:val="single" w:sz="4" w:space="0" w:color="auto"/>
              <w:bottom w:val="single" w:sz="4" w:space="0" w:color="auto"/>
              <w:right w:val="single" w:sz="4" w:space="0" w:color="auto"/>
            </w:tcBorders>
          </w:tcPr>
          <w:p w14:paraId="28CD3C8E"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498CF4D"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55B442"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3F12869"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A81537"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C42CD59"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9CCBE87"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EB609CD"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8A2BF43"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6903340"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AE3C8"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D15F14" w14:textId="77777777" w:rsidR="000060B3" w:rsidRPr="00BD6C74" w:rsidRDefault="000060B3" w:rsidP="00D739E4">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4393991"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62251A"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361D7B" w14:textId="77777777" w:rsidR="000060B3" w:rsidRPr="00BD6C74" w:rsidRDefault="000060B3" w:rsidP="00D739E4">
            <w:pPr>
              <w:keepLines/>
              <w:spacing w:after="0"/>
              <w:jc w:val="center"/>
              <w:rPr>
                <w:rFonts w:ascii="Arial" w:hAnsi="Arial" w:cs="Arial"/>
                <w:sz w:val="18"/>
                <w:lang w:eastAsia="zh-CN"/>
              </w:rPr>
            </w:pPr>
            <w:r w:rsidRPr="00BD6C74">
              <w:rPr>
                <w:rFonts w:ascii="Arial" w:hAnsi="Arial" w:cs="Arial"/>
                <w:sz w:val="18"/>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15B2A6" w14:textId="77777777" w:rsidR="000060B3" w:rsidRDefault="000060B3" w:rsidP="00D739E4">
            <w:pPr>
              <w:spacing w:after="0"/>
              <w:rPr>
                <w:rFonts w:ascii="Arial" w:hAnsi="Arial"/>
                <w:sz w:val="18"/>
                <w:lang w:eastAsia="zh-CN"/>
              </w:rPr>
            </w:pPr>
          </w:p>
        </w:tc>
      </w:tr>
      <w:tr w:rsidR="000060B3" w14:paraId="580FECFF" w14:textId="77777777" w:rsidTr="00D739E4">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7B4D9247" w14:textId="77777777" w:rsidR="000060B3" w:rsidRDefault="000060B3" w:rsidP="00D739E4">
            <w:pPr>
              <w:keepLines/>
              <w:spacing w:after="0"/>
              <w:jc w:val="center"/>
              <w:rPr>
                <w:rFonts w:ascii="Arial" w:hAnsi="Arial"/>
                <w:sz w:val="18"/>
                <w:lang w:eastAsia="zh-CN"/>
              </w:rPr>
            </w:pPr>
            <w:r>
              <w:rPr>
                <w:rFonts w:ascii="Arial" w:hAnsi="Arial"/>
                <w:sz w:val="18"/>
                <w:lang w:eastAsia="zh-CN"/>
              </w:rPr>
              <w:t>CA_n1A-n78A-n79A-n257G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69F1AF6B" w14:textId="77777777" w:rsidR="000060B3" w:rsidRDefault="000060B3" w:rsidP="00D739E4">
            <w:pPr>
              <w:pStyle w:val="TAL"/>
              <w:keepNext w:val="0"/>
              <w:jc w:val="center"/>
              <w:rPr>
                <w:lang w:eastAsia="zh-CN"/>
              </w:rPr>
            </w:pPr>
            <w:r w:rsidRPr="0098275B">
              <w:rPr>
                <w:lang w:eastAsia="zh-CN"/>
              </w:rPr>
              <w:t>CA_n257G</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77E37F00" w14:textId="77777777" w:rsidR="000060B3" w:rsidRDefault="000060B3" w:rsidP="00D739E4">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6D8C08C0" w14:textId="77777777" w:rsidR="000060B3" w:rsidRDefault="000060B3" w:rsidP="00D739E4">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3038A15E"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793511E"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99BA7B1"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37D0932"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ED6791E"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4F11EFB"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13E6E08"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0037F"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862E9C3"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5AEDABF"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00AA35D"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29CF53"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0360E4"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A8FE71"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036304F" w14:textId="77777777" w:rsidR="000060B3" w:rsidRDefault="000060B3" w:rsidP="00D739E4">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9E818E4" w14:textId="77777777" w:rsidR="000060B3" w:rsidRDefault="000060B3" w:rsidP="00D739E4">
            <w:pPr>
              <w:keepLines/>
              <w:spacing w:after="0"/>
              <w:jc w:val="center"/>
              <w:rPr>
                <w:rFonts w:ascii="Arial" w:hAnsi="Arial"/>
                <w:sz w:val="18"/>
                <w:lang w:eastAsia="zh-CN"/>
              </w:rPr>
            </w:pPr>
            <w:r>
              <w:rPr>
                <w:rFonts w:ascii="Arial" w:hAnsi="Arial"/>
                <w:sz w:val="18"/>
                <w:lang w:eastAsia="zh-CN"/>
              </w:rPr>
              <w:t>0</w:t>
            </w:r>
          </w:p>
        </w:tc>
      </w:tr>
      <w:tr w:rsidR="000060B3" w14:paraId="6242308C"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7603CA60"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A77B99E" w14:textId="77777777" w:rsidR="000060B3" w:rsidRDefault="000060B3" w:rsidP="00D739E4">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E1895E0"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003A840D" w14:textId="77777777" w:rsidR="000060B3" w:rsidRDefault="000060B3" w:rsidP="00D739E4">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FE899BF"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95F28F9"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2B3D8F5"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8971C9F" w14:textId="77777777" w:rsidR="000060B3" w:rsidRDefault="000060B3" w:rsidP="00D739E4">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831F600"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FB7299A"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C3DD59"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F8875"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F2C446"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608E1E"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38E2D3"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628EE4"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10C3A7"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2EBD34"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1D3E13"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E30BA3" w14:textId="77777777" w:rsidR="000060B3" w:rsidRDefault="000060B3" w:rsidP="00D739E4">
            <w:pPr>
              <w:spacing w:after="0"/>
              <w:rPr>
                <w:rFonts w:ascii="Arial" w:hAnsi="Arial"/>
                <w:sz w:val="18"/>
                <w:lang w:eastAsia="zh-CN"/>
              </w:rPr>
            </w:pPr>
          </w:p>
        </w:tc>
      </w:tr>
      <w:tr w:rsidR="000060B3" w14:paraId="0FE1E855"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04D5DE0"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3172D3F" w14:textId="77777777" w:rsidR="000060B3" w:rsidRDefault="000060B3" w:rsidP="00D739E4">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3B2F9FAE"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2D0DAF3A" w14:textId="77777777" w:rsidR="000060B3" w:rsidRDefault="000060B3" w:rsidP="00D739E4">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10815D2"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E39D349"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B6B619F"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8D0EC0" w14:textId="77777777" w:rsidR="000060B3" w:rsidRDefault="000060B3" w:rsidP="00D739E4">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7BD940"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94A75F8"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9C7F8A"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D59FCF"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C609767"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09CFDAB"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BC6C40"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91B914"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760856"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2A9D70"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9E6B57E"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CD7A84" w14:textId="77777777" w:rsidR="000060B3" w:rsidRDefault="000060B3" w:rsidP="00D739E4">
            <w:pPr>
              <w:spacing w:after="0"/>
              <w:rPr>
                <w:rFonts w:ascii="Arial" w:hAnsi="Arial"/>
                <w:sz w:val="18"/>
                <w:lang w:eastAsia="zh-CN"/>
              </w:rPr>
            </w:pPr>
          </w:p>
        </w:tc>
      </w:tr>
      <w:tr w:rsidR="000060B3" w14:paraId="53E94DF0"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89AB834"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2998CFE" w14:textId="77777777" w:rsidR="000060B3" w:rsidRDefault="000060B3" w:rsidP="00D739E4">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7C2A78B" w14:textId="77777777" w:rsidR="000060B3" w:rsidRDefault="000060B3" w:rsidP="00D739E4">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71A24CF8" w14:textId="77777777" w:rsidR="000060B3" w:rsidRDefault="000060B3" w:rsidP="00D739E4">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7A6FBF40"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C08EF84"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D958C4"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2F51C9" w14:textId="77777777" w:rsidR="000060B3" w:rsidRDefault="000060B3" w:rsidP="00D739E4">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616C28" w14:textId="77777777" w:rsidR="000060B3" w:rsidRDefault="000060B3" w:rsidP="00D739E4">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7EEFBB"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BFB16D"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90669ED"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61AA64E"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76AC5D2"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33C7B5"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B8129FE"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34DACE"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BAC908"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BF1A96"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56BCECC" w14:textId="77777777" w:rsidR="000060B3" w:rsidRDefault="000060B3" w:rsidP="00D739E4">
            <w:pPr>
              <w:spacing w:after="0"/>
              <w:rPr>
                <w:rFonts w:ascii="Arial" w:hAnsi="Arial"/>
                <w:sz w:val="18"/>
                <w:lang w:eastAsia="zh-CN"/>
              </w:rPr>
            </w:pPr>
          </w:p>
        </w:tc>
      </w:tr>
      <w:tr w:rsidR="000060B3" w14:paraId="565CC430"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85FC442"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CF8EA2C" w14:textId="77777777" w:rsidR="000060B3" w:rsidRDefault="000060B3" w:rsidP="00D739E4">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43C7DCB"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FB28620" w14:textId="77777777" w:rsidR="000060B3" w:rsidRDefault="000060B3" w:rsidP="00D739E4">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1ED04801"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76701B1"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5B8A70A"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7ECE5E7"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63C9C64"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E48A17E"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3680750"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ED45CE"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9BBD16"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EB1D93F"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7E82112"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1F49B1EB"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93B39F1"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2ACDE3"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293031"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82AA084" w14:textId="77777777" w:rsidR="000060B3" w:rsidRDefault="000060B3" w:rsidP="00D739E4">
            <w:pPr>
              <w:spacing w:after="0"/>
              <w:rPr>
                <w:rFonts w:ascii="Arial" w:hAnsi="Arial"/>
                <w:sz w:val="18"/>
                <w:lang w:eastAsia="zh-CN"/>
              </w:rPr>
            </w:pPr>
          </w:p>
        </w:tc>
      </w:tr>
      <w:tr w:rsidR="000060B3" w14:paraId="6C163B41"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FDF5648"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5FDD0C2" w14:textId="77777777" w:rsidR="000060B3" w:rsidRDefault="000060B3" w:rsidP="00D739E4">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53EA30E"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6F021E3C" w14:textId="77777777" w:rsidR="000060B3" w:rsidRDefault="000060B3" w:rsidP="00D739E4">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F4ECEF2"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D65EA29"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9D51556"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A07A67"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84AC6A"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5D74708"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CCE6A8"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B99278"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B3504D2"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C06D69C"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D641548"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39159AC"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A2A189D"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BFF25EA"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5E448C"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9786DBA" w14:textId="77777777" w:rsidR="000060B3" w:rsidRDefault="000060B3" w:rsidP="00D739E4">
            <w:pPr>
              <w:spacing w:after="0"/>
              <w:rPr>
                <w:rFonts w:ascii="Arial" w:hAnsi="Arial"/>
                <w:sz w:val="18"/>
                <w:lang w:eastAsia="zh-CN"/>
              </w:rPr>
            </w:pPr>
          </w:p>
        </w:tc>
      </w:tr>
      <w:tr w:rsidR="000060B3" w14:paraId="4E5D4E6E"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2BEC1FC8"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C8BF62E" w14:textId="77777777" w:rsidR="000060B3" w:rsidRDefault="000060B3" w:rsidP="00D739E4">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406FF0DE" w14:textId="77777777" w:rsidR="000060B3" w:rsidRPr="00E95BFE" w:rsidRDefault="000060B3" w:rsidP="00D739E4">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21784A4B" w14:textId="77777777" w:rsidR="000060B3" w:rsidRPr="00E95BFE" w:rsidRDefault="000060B3" w:rsidP="00D739E4">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1EC6EA54"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0184C24"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2DE0B0"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119116"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F7C7F7"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6BF39CE"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195D0B"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513343C"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C78EFB"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EC4FAF7"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DCB005"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E5984F0"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4DABDA"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C69AAC"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286F1C"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53B489C" w14:textId="77777777" w:rsidR="000060B3" w:rsidRDefault="000060B3" w:rsidP="00D739E4">
            <w:pPr>
              <w:spacing w:after="0"/>
              <w:rPr>
                <w:rFonts w:ascii="Arial" w:hAnsi="Arial"/>
                <w:sz w:val="18"/>
                <w:lang w:eastAsia="zh-CN"/>
              </w:rPr>
            </w:pPr>
          </w:p>
        </w:tc>
      </w:tr>
      <w:tr w:rsidR="000060B3" w14:paraId="18CAC3B3"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6C96AFEB"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BE7C207" w14:textId="77777777" w:rsidR="000060B3" w:rsidRDefault="000060B3" w:rsidP="00D739E4">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350B89E5"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6B5D9B4" w14:textId="77777777" w:rsidR="000060B3" w:rsidRPr="00E95BFE" w:rsidRDefault="000060B3" w:rsidP="00D739E4">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596D9B1E"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E4A7BC"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03CF55"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35C944"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772A4A"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49E4B01"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7B00AFA"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7A1F9B4"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BF542E9"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B14BA49"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3B73F6"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DC7E82"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EE0869"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C56D0E"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F55B73"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2C20871" w14:textId="77777777" w:rsidR="000060B3" w:rsidRDefault="000060B3" w:rsidP="00D739E4">
            <w:pPr>
              <w:spacing w:after="0"/>
              <w:rPr>
                <w:rFonts w:ascii="Arial" w:hAnsi="Arial"/>
                <w:sz w:val="18"/>
                <w:lang w:eastAsia="zh-CN"/>
              </w:rPr>
            </w:pPr>
          </w:p>
        </w:tc>
      </w:tr>
      <w:tr w:rsidR="000060B3" w14:paraId="45BAFE19"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5C26C31"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EBD562F" w14:textId="77777777" w:rsidR="000060B3" w:rsidRDefault="000060B3" w:rsidP="00D739E4">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40A046BB"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FC63EEF" w14:textId="77777777" w:rsidR="000060B3" w:rsidRPr="00E95BFE" w:rsidRDefault="000060B3" w:rsidP="00D739E4">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53695035"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36E4FD"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FB6851"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DDE449"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8B9DE9"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335C1DF"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5B53C3"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AA9522F"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C28F98"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F0B8EBE"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96FBE4E"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EE4816A"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45997E"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1E7CBF"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A47C89"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94A62BE" w14:textId="77777777" w:rsidR="000060B3" w:rsidRDefault="000060B3" w:rsidP="00D739E4">
            <w:pPr>
              <w:spacing w:after="0"/>
              <w:rPr>
                <w:rFonts w:ascii="Arial" w:hAnsi="Arial"/>
                <w:sz w:val="18"/>
                <w:lang w:eastAsia="zh-CN"/>
              </w:rPr>
            </w:pPr>
          </w:p>
        </w:tc>
      </w:tr>
      <w:tr w:rsidR="000060B3" w14:paraId="1AFD5D5B"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1B2CE37"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39DD23F" w14:textId="77777777" w:rsidR="000060B3" w:rsidRDefault="000060B3" w:rsidP="00D739E4">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4897928D" w14:textId="77777777" w:rsidR="000060B3" w:rsidRDefault="000060B3" w:rsidP="00D739E4">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79DE18FD" w14:textId="77777777" w:rsidR="000060B3" w:rsidRDefault="000060B3" w:rsidP="00D739E4">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871A615" w14:textId="77777777" w:rsidR="000060B3" w:rsidRDefault="000060B3" w:rsidP="00D739E4">
            <w:pPr>
              <w:spacing w:after="0"/>
              <w:rPr>
                <w:rFonts w:ascii="Arial" w:hAnsi="Arial"/>
                <w:sz w:val="18"/>
                <w:lang w:eastAsia="zh-CN"/>
              </w:rPr>
            </w:pPr>
          </w:p>
        </w:tc>
      </w:tr>
      <w:tr w:rsidR="000060B3" w14:paraId="4FBE88D9" w14:textId="77777777" w:rsidTr="00D739E4">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04F32ADA" w14:textId="77777777" w:rsidR="000060B3" w:rsidRDefault="000060B3" w:rsidP="00D739E4">
            <w:pPr>
              <w:keepLines/>
              <w:spacing w:after="0"/>
              <w:jc w:val="center"/>
              <w:rPr>
                <w:rFonts w:ascii="Arial" w:hAnsi="Arial"/>
                <w:sz w:val="18"/>
                <w:lang w:eastAsia="zh-CN"/>
              </w:rPr>
            </w:pPr>
            <w:r>
              <w:rPr>
                <w:rFonts w:ascii="Arial" w:hAnsi="Arial"/>
                <w:sz w:val="18"/>
                <w:lang w:eastAsia="zh-CN"/>
              </w:rPr>
              <w:t>CA_n1A-n78A-n79A-n257H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FBFA8E9" w14:textId="77777777" w:rsidR="000060B3" w:rsidRDefault="000060B3" w:rsidP="00D739E4">
            <w:pPr>
              <w:pStyle w:val="TAL"/>
              <w:jc w:val="center"/>
              <w:rPr>
                <w:lang w:eastAsia="zh-CN"/>
              </w:rPr>
            </w:pPr>
            <w:r>
              <w:rPr>
                <w:lang w:eastAsia="zh-CN"/>
              </w:rPr>
              <w:t>CA_n257G</w:t>
            </w:r>
          </w:p>
          <w:p w14:paraId="76BFE9ED" w14:textId="77777777" w:rsidR="000060B3" w:rsidRDefault="000060B3" w:rsidP="00D739E4">
            <w:pPr>
              <w:pStyle w:val="TAL"/>
              <w:keepNext w:val="0"/>
              <w:jc w:val="center"/>
              <w:rPr>
                <w:lang w:eastAsia="zh-CN"/>
              </w:rPr>
            </w:pPr>
            <w:r>
              <w:rPr>
                <w:lang w:eastAsia="zh-CN"/>
              </w:rPr>
              <w:t>CA_n257H</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B7E2FE5" w14:textId="77777777" w:rsidR="000060B3" w:rsidRDefault="000060B3" w:rsidP="00D739E4">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3003556" w14:textId="77777777" w:rsidR="000060B3" w:rsidRDefault="000060B3" w:rsidP="00D739E4">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6A0B1994"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E12DFD"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7AE19FA"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276834"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BD591AB"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B4233D8"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5CBE6DF"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64C729"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395B0B"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E668519"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0CCA3A"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B6EB1D"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667B6B"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99A771"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B95F5C" w14:textId="77777777" w:rsidR="000060B3" w:rsidRDefault="000060B3" w:rsidP="00D739E4">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8C26EF" w14:textId="77777777" w:rsidR="000060B3" w:rsidRDefault="000060B3" w:rsidP="00D739E4">
            <w:pPr>
              <w:keepLines/>
              <w:spacing w:after="0"/>
              <w:jc w:val="center"/>
              <w:rPr>
                <w:rFonts w:ascii="Arial" w:hAnsi="Arial"/>
                <w:sz w:val="18"/>
                <w:lang w:eastAsia="zh-CN"/>
              </w:rPr>
            </w:pPr>
            <w:r>
              <w:rPr>
                <w:rFonts w:ascii="Arial" w:hAnsi="Arial"/>
                <w:sz w:val="18"/>
                <w:lang w:eastAsia="zh-CN"/>
              </w:rPr>
              <w:t>0</w:t>
            </w:r>
          </w:p>
        </w:tc>
      </w:tr>
      <w:tr w:rsidR="000060B3" w14:paraId="6BF0FB7B"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B94C77E"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5B624BB" w14:textId="77777777" w:rsidR="000060B3" w:rsidRDefault="000060B3" w:rsidP="00D739E4">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7AC12B7"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4F56EF30" w14:textId="77777777" w:rsidR="000060B3" w:rsidRDefault="000060B3" w:rsidP="00D739E4">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522F62D"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94B1236"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00670BF"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21FFBAB"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006B660"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C8F3FE4"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92DE74"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6CDA57"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0F90C"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A5F191A"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52C8D2"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EEF9FA"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F8D5EC"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337A00"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DC45D7"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4701C0D" w14:textId="77777777" w:rsidR="000060B3" w:rsidRDefault="000060B3" w:rsidP="00D739E4">
            <w:pPr>
              <w:spacing w:after="0"/>
              <w:rPr>
                <w:rFonts w:ascii="Arial" w:hAnsi="Arial"/>
                <w:sz w:val="18"/>
                <w:lang w:eastAsia="zh-CN"/>
              </w:rPr>
            </w:pPr>
          </w:p>
        </w:tc>
      </w:tr>
      <w:tr w:rsidR="000060B3" w14:paraId="42D73FCE"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6EC98F2"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DB427C0" w14:textId="77777777" w:rsidR="000060B3" w:rsidRDefault="000060B3" w:rsidP="00D739E4">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365AE31"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7ED8658A" w14:textId="77777777" w:rsidR="000060B3" w:rsidRDefault="000060B3" w:rsidP="00D739E4">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EBC53DF"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9EA6BDA"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385BDF"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A292D0B"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8B1A6DB"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25B11AE"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C1E5D2"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9AB089"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873634A"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DB500E5"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F04A81"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66ED56"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ABD81C"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A8E51CF"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E54F6A"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824477D" w14:textId="77777777" w:rsidR="000060B3" w:rsidRDefault="000060B3" w:rsidP="00D739E4">
            <w:pPr>
              <w:spacing w:after="0"/>
              <w:rPr>
                <w:rFonts w:ascii="Arial" w:hAnsi="Arial"/>
                <w:sz w:val="18"/>
                <w:lang w:eastAsia="zh-CN"/>
              </w:rPr>
            </w:pPr>
          </w:p>
        </w:tc>
      </w:tr>
      <w:tr w:rsidR="000060B3" w14:paraId="2D0605E8"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6B7A0EB"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DA54477" w14:textId="77777777" w:rsidR="000060B3" w:rsidRDefault="000060B3" w:rsidP="00D739E4">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840750E" w14:textId="77777777" w:rsidR="000060B3" w:rsidRDefault="000060B3" w:rsidP="00D739E4">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4BD75C2C" w14:textId="77777777" w:rsidR="000060B3" w:rsidRDefault="000060B3" w:rsidP="00D739E4">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1FF7E5C5"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4366B9F"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6CB56F4"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1D39E37"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697A13"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F7CF96D"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79B23A"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B71690"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E974B1"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02E9719"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676A09"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85B877A"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69339A"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ED8472"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FED9AA"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5F116D7" w14:textId="77777777" w:rsidR="000060B3" w:rsidRDefault="000060B3" w:rsidP="00D739E4">
            <w:pPr>
              <w:spacing w:after="0"/>
              <w:rPr>
                <w:rFonts w:ascii="Arial" w:hAnsi="Arial"/>
                <w:sz w:val="18"/>
                <w:lang w:eastAsia="zh-CN"/>
              </w:rPr>
            </w:pPr>
          </w:p>
        </w:tc>
      </w:tr>
      <w:tr w:rsidR="000060B3" w14:paraId="41271835"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B1D59EA"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0F4E89" w14:textId="77777777" w:rsidR="000060B3" w:rsidRDefault="000060B3" w:rsidP="00D739E4">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3644A028"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01C0F5D4" w14:textId="77777777" w:rsidR="000060B3" w:rsidRDefault="000060B3" w:rsidP="00D739E4">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2A36A94"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23CA22F"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B26BD90"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8432B01"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3D5C292"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A962298"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CBA0CF7"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890415D"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285A57"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1E6F01"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E956A6E"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520DB79"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907ECF"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5D9A79"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FBF48B"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3E13125" w14:textId="77777777" w:rsidR="000060B3" w:rsidRDefault="000060B3" w:rsidP="00D739E4">
            <w:pPr>
              <w:spacing w:after="0"/>
              <w:rPr>
                <w:rFonts w:ascii="Arial" w:hAnsi="Arial"/>
                <w:sz w:val="18"/>
                <w:lang w:eastAsia="zh-CN"/>
              </w:rPr>
            </w:pPr>
          </w:p>
        </w:tc>
      </w:tr>
      <w:tr w:rsidR="000060B3" w14:paraId="1AECDB8E"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3D872D6"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1BA3D74" w14:textId="77777777" w:rsidR="000060B3" w:rsidRDefault="000060B3" w:rsidP="00D739E4">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0D47072"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0EA8F12" w14:textId="77777777" w:rsidR="000060B3" w:rsidRDefault="000060B3" w:rsidP="00D739E4">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17F6E39"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0B43B87"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5C7412"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EDDCD91"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E23E8A6"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2A11240"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8461B76"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983B3C"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F253D91"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2B7DC89"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2944D28"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E60EC1F"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4F2D04"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37EBE6F"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05C62D8"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348CCFE" w14:textId="77777777" w:rsidR="000060B3" w:rsidRDefault="000060B3" w:rsidP="00D739E4">
            <w:pPr>
              <w:spacing w:after="0"/>
              <w:rPr>
                <w:rFonts w:ascii="Arial" w:hAnsi="Arial"/>
                <w:sz w:val="18"/>
                <w:lang w:eastAsia="zh-CN"/>
              </w:rPr>
            </w:pPr>
          </w:p>
        </w:tc>
      </w:tr>
      <w:tr w:rsidR="000060B3" w14:paraId="1FA281E2"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BAFA1AC"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BD9E7BF" w14:textId="77777777" w:rsidR="000060B3" w:rsidRDefault="000060B3" w:rsidP="00D739E4">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219C874B" w14:textId="77777777" w:rsidR="000060B3" w:rsidRPr="00E95BFE" w:rsidRDefault="000060B3" w:rsidP="00D739E4">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0CFF1A4C" w14:textId="77777777" w:rsidR="000060B3" w:rsidRPr="00E95BFE" w:rsidRDefault="000060B3" w:rsidP="00D739E4">
            <w:pPr>
              <w:pStyle w:val="TAC"/>
              <w:keepNext w:val="0"/>
              <w:rPr>
                <w:rFonts w:eastAsiaTheme="minorEastAsia"/>
                <w:lang w:eastAsia="ja-JP"/>
              </w:rPr>
            </w:pPr>
            <w:r>
              <w:rPr>
                <w:rFonts w:eastAsiaTheme="minorEastAsia" w:hint="eastAsia"/>
                <w:lang w:eastAsia="ja-JP"/>
              </w:rPr>
              <w:t>15</w:t>
            </w:r>
          </w:p>
        </w:tc>
        <w:tc>
          <w:tcPr>
            <w:tcW w:w="540" w:type="dxa"/>
            <w:tcBorders>
              <w:top w:val="single" w:sz="4" w:space="0" w:color="auto"/>
              <w:left w:val="single" w:sz="4" w:space="0" w:color="auto"/>
              <w:bottom w:val="single" w:sz="4" w:space="0" w:color="auto"/>
              <w:right w:val="single" w:sz="4" w:space="0" w:color="auto"/>
            </w:tcBorders>
          </w:tcPr>
          <w:p w14:paraId="31A0851D"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1F8984"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EB80F1"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BE7E49"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FF7D1B"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96F2C54"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048335"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D2A6948"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F15F7F9"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8D6FF5E"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0FB947"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543A37F"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E41CA6"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2BDA28"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5CFFCE"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3CE626C" w14:textId="77777777" w:rsidR="000060B3" w:rsidRDefault="000060B3" w:rsidP="00D739E4">
            <w:pPr>
              <w:spacing w:after="0"/>
              <w:rPr>
                <w:rFonts w:ascii="Arial" w:hAnsi="Arial"/>
                <w:sz w:val="18"/>
                <w:lang w:eastAsia="zh-CN"/>
              </w:rPr>
            </w:pPr>
          </w:p>
        </w:tc>
      </w:tr>
      <w:tr w:rsidR="000060B3" w14:paraId="2995E97A"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85D7ADE"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53F603A" w14:textId="77777777" w:rsidR="000060B3" w:rsidRDefault="000060B3" w:rsidP="00D739E4">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1B5B7926"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F4365D2" w14:textId="77777777" w:rsidR="000060B3" w:rsidRPr="00E95BFE" w:rsidRDefault="000060B3" w:rsidP="00D739E4">
            <w:pPr>
              <w:pStyle w:val="TAC"/>
              <w:keepNext w:val="0"/>
              <w:rPr>
                <w:rFonts w:eastAsiaTheme="minorEastAsia"/>
                <w:lang w:eastAsia="ja-JP"/>
              </w:rPr>
            </w:pPr>
            <w:r>
              <w:rPr>
                <w:rFonts w:eastAsiaTheme="minorEastAsia" w:hint="eastAsia"/>
                <w:lang w:eastAsia="ja-JP"/>
              </w:rPr>
              <w:t>30</w:t>
            </w:r>
          </w:p>
        </w:tc>
        <w:tc>
          <w:tcPr>
            <w:tcW w:w="540" w:type="dxa"/>
            <w:tcBorders>
              <w:top w:val="single" w:sz="4" w:space="0" w:color="auto"/>
              <w:left w:val="single" w:sz="4" w:space="0" w:color="auto"/>
              <w:bottom w:val="single" w:sz="4" w:space="0" w:color="auto"/>
              <w:right w:val="single" w:sz="4" w:space="0" w:color="auto"/>
            </w:tcBorders>
          </w:tcPr>
          <w:p w14:paraId="77A5F9E9"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5714A91"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467E4E"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686A2C"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BE1324"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7F14144"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61AAD8"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6E3CB79"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01EB34"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A8E251"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FEE849"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220E77"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91ABD1"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7960CD"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8343DB"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8CF08EB" w14:textId="77777777" w:rsidR="000060B3" w:rsidRDefault="000060B3" w:rsidP="00D739E4">
            <w:pPr>
              <w:spacing w:after="0"/>
              <w:rPr>
                <w:rFonts w:ascii="Arial" w:hAnsi="Arial"/>
                <w:sz w:val="18"/>
                <w:lang w:eastAsia="zh-CN"/>
              </w:rPr>
            </w:pPr>
          </w:p>
        </w:tc>
      </w:tr>
      <w:tr w:rsidR="000060B3" w14:paraId="39C71259"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72AB972"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3D19393C" w14:textId="77777777" w:rsidR="000060B3" w:rsidRDefault="000060B3" w:rsidP="00D739E4">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0BB57F27"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4CDBB22A" w14:textId="77777777" w:rsidR="000060B3" w:rsidRPr="00E95BFE" w:rsidRDefault="000060B3" w:rsidP="00D739E4">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234EDB89"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48EE4A"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FEA465A"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99D0C0"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EA185D"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BB56D9D"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3B2B53"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FA02C4"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448FD87"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F332C90"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41685A"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D4D2EF2"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EC31E"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260417F"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BD78AF"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CCB995B" w14:textId="77777777" w:rsidR="000060B3" w:rsidRDefault="000060B3" w:rsidP="00D739E4">
            <w:pPr>
              <w:spacing w:after="0"/>
              <w:rPr>
                <w:rFonts w:ascii="Arial" w:hAnsi="Arial"/>
                <w:sz w:val="18"/>
                <w:lang w:eastAsia="zh-CN"/>
              </w:rPr>
            </w:pPr>
          </w:p>
        </w:tc>
      </w:tr>
      <w:tr w:rsidR="000060B3" w14:paraId="05C928A3"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517B574"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98E3CE" w14:textId="77777777" w:rsidR="000060B3" w:rsidRDefault="000060B3" w:rsidP="00D739E4">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682650" w14:textId="77777777" w:rsidR="000060B3" w:rsidRDefault="000060B3" w:rsidP="00D739E4">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4B9281AF" w14:textId="77777777" w:rsidR="000060B3" w:rsidRDefault="000060B3" w:rsidP="00D739E4">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E86005F" w14:textId="77777777" w:rsidR="000060B3" w:rsidRDefault="000060B3" w:rsidP="00D739E4">
            <w:pPr>
              <w:spacing w:after="0"/>
              <w:rPr>
                <w:rFonts w:ascii="Arial" w:hAnsi="Arial"/>
                <w:sz w:val="18"/>
                <w:lang w:eastAsia="zh-CN"/>
              </w:rPr>
            </w:pPr>
          </w:p>
        </w:tc>
      </w:tr>
      <w:tr w:rsidR="000060B3" w14:paraId="78D236AC" w14:textId="77777777" w:rsidTr="00D739E4">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1128ACD1" w14:textId="77777777" w:rsidR="000060B3" w:rsidRDefault="000060B3" w:rsidP="00D739E4">
            <w:pPr>
              <w:keepLines/>
              <w:spacing w:after="0"/>
              <w:jc w:val="center"/>
              <w:rPr>
                <w:rFonts w:ascii="Arial" w:hAnsi="Arial"/>
                <w:sz w:val="18"/>
                <w:lang w:eastAsia="zh-CN"/>
              </w:rPr>
            </w:pPr>
            <w:r>
              <w:rPr>
                <w:rFonts w:ascii="Arial" w:hAnsi="Arial"/>
                <w:sz w:val="18"/>
                <w:lang w:eastAsia="zh-CN"/>
              </w:rPr>
              <w:t>CA_n1A-n78A-n79A-n257I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607A78DC" w14:textId="77777777" w:rsidR="000060B3" w:rsidRPr="0098275B" w:rsidRDefault="000060B3" w:rsidP="00D739E4">
            <w:pPr>
              <w:keepLines/>
              <w:spacing w:after="0"/>
              <w:jc w:val="center"/>
              <w:rPr>
                <w:rFonts w:ascii="Arial" w:hAnsi="Arial"/>
                <w:sz w:val="18"/>
                <w:lang w:eastAsia="zh-CN"/>
              </w:rPr>
            </w:pPr>
            <w:r w:rsidRPr="0098275B">
              <w:rPr>
                <w:rFonts w:ascii="Arial" w:hAnsi="Arial"/>
                <w:sz w:val="18"/>
                <w:lang w:eastAsia="zh-CN"/>
              </w:rPr>
              <w:t>CA_n257G</w:t>
            </w:r>
          </w:p>
          <w:p w14:paraId="557B6CD5" w14:textId="77777777" w:rsidR="000060B3" w:rsidRPr="0098275B" w:rsidRDefault="000060B3" w:rsidP="00D739E4">
            <w:pPr>
              <w:keepLines/>
              <w:spacing w:after="0"/>
              <w:jc w:val="center"/>
              <w:rPr>
                <w:rFonts w:ascii="Arial" w:hAnsi="Arial"/>
                <w:sz w:val="18"/>
                <w:lang w:eastAsia="zh-CN"/>
              </w:rPr>
            </w:pPr>
            <w:r w:rsidRPr="0098275B">
              <w:rPr>
                <w:rFonts w:ascii="Arial" w:hAnsi="Arial"/>
                <w:sz w:val="18"/>
                <w:lang w:eastAsia="zh-CN"/>
              </w:rPr>
              <w:t>CA_n257H</w:t>
            </w:r>
          </w:p>
          <w:p w14:paraId="7B0B0A35" w14:textId="77777777" w:rsidR="000060B3" w:rsidRDefault="000060B3" w:rsidP="00D739E4">
            <w:pPr>
              <w:keepLines/>
              <w:spacing w:after="0"/>
              <w:jc w:val="center"/>
              <w:rPr>
                <w:rFonts w:ascii="Arial" w:hAnsi="Arial"/>
                <w:sz w:val="18"/>
                <w:lang w:eastAsia="zh-CN"/>
              </w:rPr>
            </w:pPr>
            <w:r w:rsidRPr="0098275B">
              <w:rPr>
                <w:rFonts w:ascii="Arial" w:hAnsi="Arial"/>
                <w:sz w:val="18"/>
                <w:lang w:eastAsia="zh-CN"/>
              </w:rPr>
              <w:t>CA_n257I</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7193837E" w14:textId="77777777" w:rsidR="000060B3" w:rsidRDefault="000060B3" w:rsidP="00D739E4">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43287CDF" w14:textId="77777777" w:rsidR="000060B3" w:rsidRDefault="000060B3" w:rsidP="00D739E4">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034B59D9"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C27D58"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4F9CEB"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543CF32"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5707340"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6024008"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5F4E52"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4C6A57"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98818B"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1AE8798"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947A61"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27C2DE"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6B7A37"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3C7955"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F077431" w14:textId="77777777" w:rsidR="000060B3" w:rsidRDefault="000060B3" w:rsidP="00D739E4">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014C20" w14:textId="77777777" w:rsidR="000060B3" w:rsidRDefault="000060B3" w:rsidP="00D739E4">
            <w:pPr>
              <w:keepLines/>
              <w:spacing w:after="0"/>
              <w:jc w:val="center"/>
              <w:rPr>
                <w:rFonts w:ascii="Arial" w:hAnsi="Arial"/>
                <w:sz w:val="18"/>
                <w:lang w:eastAsia="zh-CN"/>
              </w:rPr>
            </w:pPr>
            <w:r>
              <w:rPr>
                <w:rFonts w:ascii="Arial" w:hAnsi="Arial"/>
                <w:sz w:val="18"/>
                <w:lang w:eastAsia="zh-CN"/>
              </w:rPr>
              <w:t>0</w:t>
            </w:r>
          </w:p>
        </w:tc>
      </w:tr>
      <w:tr w:rsidR="000060B3" w14:paraId="7F276167"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3885687"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6C3E34" w14:textId="77777777" w:rsidR="000060B3" w:rsidRDefault="000060B3" w:rsidP="00D739E4">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39B1D78"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0C65080" w14:textId="77777777" w:rsidR="000060B3" w:rsidRDefault="000060B3" w:rsidP="00D739E4">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30AF20E"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5F4B55C"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7DE860E"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C995D6"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68608E9"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F10A823"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0F2A38"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D38892"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2B4E56"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F691879"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DCD4FE"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E3D1A5"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EE515A"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B3BC30"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477D1D"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97AF28" w14:textId="77777777" w:rsidR="000060B3" w:rsidRDefault="000060B3" w:rsidP="00D739E4">
            <w:pPr>
              <w:spacing w:after="0"/>
              <w:rPr>
                <w:rFonts w:ascii="Arial" w:hAnsi="Arial"/>
                <w:sz w:val="18"/>
                <w:lang w:eastAsia="zh-CN"/>
              </w:rPr>
            </w:pPr>
          </w:p>
        </w:tc>
      </w:tr>
      <w:tr w:rsidR="000060B3" w14:paraId="0D3584D2"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4D09E63"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258FA14" w14:textId="77777777" w:rsidR="000060B3" w:rsidRDefault="000060B3" w:rsidP="00D739E4">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A7EC15B"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4BCCB612" w14:textId="77777777" w:rsidR="000060B3" w:rsidRDefault="000060B3" w:rsidP="00D739E4">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771AD9B"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F1DB75A"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0FB956"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45D037"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1519BC2"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2D129C8"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3CC25C"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F9220E"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9C5CBD"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79E767C"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3432E2"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90FF04"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93FA0B"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EC5DAD"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D27BFC"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9EB269F" w14:textId="77777777" w:rsidR="000060B3" w:rsidRDefault="000060B3" w:rsidP="00D739E4">
            <w:pPr>
              <w:spacing w:after="0"/>
              <w:rPr>
                <w:rFonts w:ascii="Arial" w:hAnsi="Arial"/>
                <w:sz w:val="18"/>
                <w:lang w:eastAsia="zh-CN"/>
              </w:rPr>
            </w:pPr>
          </w:p>
        </w:tc>
      </w:tr>
      <w:tr w:rsidR="000060B3" w14:paraId="28FD037D"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93524B5"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6CE2B56" w14:textId="77777777" w:rsidR="000060B3" w:rsidRDefault="000060B3" w:rsidP="00D739E4">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0E617E8D" w14:textId="77777777" w:rsidR="000060B3" w:rsidRDefault="000060B3" w:rsidP="00D739E4">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4D40A7CF" w14:textId="77777777" w:rsidR="000060B3" w:rsidRDefault="000060B3" w:rsidP="00D739E4">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4472A011"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C738D48"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7FFEC94"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023D97C"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5B3D4A"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94B3884"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C40AB9"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CDC5531"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BBD078E"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D78264"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B20BD3"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C7C5ACB"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3FFFB"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6FF8AE"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A40367"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A23583E" w14:textId="77777777" w:rsidR="000060B3" w:rsidRDefault="000060B3" w:rsidP="00D739E4">
            <w:pPr>
              <w:spacing w:after="0"/>
              <w:rPr>
                <w:rFonts w:ascii="Arial" w:hAnsi="Arial"/>
                <w:sz w:val="18"/>
                <w:lang w:eastAsia="zh-CN"/>
              </w:rPr>
            </w:pPr>
          </w:p>
        </w:tc>
      </w:tr>
      <w:tr w:rsidR="000060B3" w14:paraId="1397515A"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D7B9866"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9922731" w14:textId="77777777" w:rsidR="000060B3" w:rsidRDefault="000060B3" w:rsidP="00D739E4">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6F66E19"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6EA931E" w14:textId="77777777" w:rsidR="000060B3" w:rsidRDefault="000060B3" w:rsidP="00D739E4">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01ABE2A"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CFE2A0D"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FF191"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030E08"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3E3840"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A00C5F1"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B68E76"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840B87"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BAF888"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DD65FA"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9E093A"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4D4D501"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FC6686"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4F5F061"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3A0F1"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E120002" w14:textId="77777777" w:rsidR="000060B3" w:rsidRDefault="000060B3" w:rsidP="00D739E4">
            <w:pPr>
              <w:spacing w:after="0"/>
              <w:rPr>
                <w:rFonts w:ascii="Arial" w:hAnsi="Arial"/>
                <w:sz w:val="18"/>
                <w:lang w:eastAsia="zh-CN"/>
              </w:rPr>
            </w:pPr>
          </w:p>
        </w:tc>
      </w:tr>
      <w:tr w:rsidR="000060B3" w14:paraId="70C9482C"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F18B0A7"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13DD108" w14:textId="77777777" w:rsidR="000060B3" w:rsidRDefault="000060B3" w:rsidP="00D739E4">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B88FBFF"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7138222D" w14:textId="77777777" w:rsidR="000060B3" w:rsidRDefault="000060B3" w:rsidP="00D739E4">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11840F90"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255BA7E"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E02992"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BA7AFEA"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1470D0"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A389602"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7DF9847"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E1B58F"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8FEF9A7"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8BC592E"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CB60791"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E4CEE96"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869D114"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E86A4E8"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7164C6"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F33C996" w14:textId="77777777" w:rsidR="000060B3" w:rsidRDefault="000060B3" w:rsidP="00D739E4">
            <w:pPr>
              <w:spacing w:after="0"/>
              <w:rPr>
                <w:rFonts w:ascii="Arial" w:hAnsi="Arial"/>
                <w:sz w:val="18"/>
                <w:lang w:eastAsia="zh-CN"/>
              </w:rPr>
            </w:pPr>
          </w:p>
        </w:tc>
      </w:tr>
      <w:tr w:rsidR="000060B3" w14:paraId="05D27E9F"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4E2A12A"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354DB8BA" w14:textId="77777777" w:rsidR="000060B3" w:rsidRDefault="000060B3" w:rsidP="00D739E4">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01B483C7" w14:textId="77777777" w:rsidR="000060B3" w:rsidRPr="00E95BFE" w:rsidRDefault="000060B3" w:rsidP="00D739E4">
            <w:pPr>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663" w:type="dxa"/>
            <w:tcBorders>
              <w:top w:val="single" w:sz="4" w:space="0" w:color="auto"/>
              <w:left w:val="single" w:sz="4" w:space="0" w:color="auto"/>
              <w:bottom w:val="single" w:sz="4" w:space="0" w:color="auto"/>
              <w:right w:val="single" w:sz="4" w:space="0" w:color="auto"/>
            </w:tcBorders>
          </w:tcPr>
          <w:p w14:paraId="0530125C" w14:textId="77777777" w:rsidR="000060B3" w:rsidRPr="00E95BFE" w:rsidRDefault="000060B3" w:rsidP="00D739E4">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203CF538"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982CBD"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F94396"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2A2A975"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54BD0C8"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8957C58"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D02732"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17C59F1"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A9355E7"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1537994"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6BE393"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806832E"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E335A1"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8D4AFD"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829C29"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3AD98FB" w14:textId="77777777" w:rsidR="000060B3" w:rsidRDefault="000060B3" w:rsidP="00D739E4">
            <w:pPr>
              <w:spacing w:after="0"/>
              <w:rPr>
                <w:rFonts w:ascii="Arial" w:hAnsi="Arial"/>
                <w:sz w:val="18"/>
                <w:lang w:eastAsia="zh-CN"/>
              </w:rPr>
            </w:pPr>
          </w:p>
        </w:tc>
      </w:tr>
      <w:tr w:rsidR="000060B3" w14:paraId="375602E8"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7505E65"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1423137" w14:textId="77777777" w:rsidR="000060B3" w:rsidRDefault="000060B3" w:rsidP="00D739E4">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366F3CE"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FA40418" w14:textId="77777777" w:rsidR="000060B3" w:rsidRPr="00E95BFE" w:rsidRDefault="000060B3" w:rsidP="00D739E4">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323DF9E4"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A86C42"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E4DDDF1"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4848B5"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1A1FCC"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14298FE"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F437D9"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E0F1EB3"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519B2F0"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5F27FF9"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32444AE"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16B9D28"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878C820"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A216C5"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503E50"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E73461F" w14:textId="77777777" w:rsidR="000060B3" w:rsidRDefault="000060B3" w:rsidP="00D739E4">
            <w:pPr>
              <w:spacing w:after="0"/>
              <w:rPr>
                <w:rFonts w:ascii="Arial" w:hAnsi="Arial"/>
                <w:sz w:val="18"/>
                <w:lang w:eastAsia="zh-CN"/>
              </w:rPr>
            </w:pPr>
          </w:p>
        </w:tc>
      </w:tr>
      <w:tr w:rsidR="000060B3" w14:paraId="7891D3BA"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9BA4A7B"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AC84678" w14:textId="77777777" w:rsidR="000060B3" w:rsidRDefault="000060B3" w:rsidP="00D739E4">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7044581C" w14:textId="77777777" w:rsidR="000060B3" w:rsidRDefault="000060B3" w:rsidP="00D739E4">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08F52761" w14:textId="77777777" w:rsidR="000060B3" w:rsidRPr="00E95BFE" w:rsidRDefault="000060B3" w:rsidP="00D739E4">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3FF47BCC"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13E067F"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8BF141"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B33085"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5912FE"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F3A6859"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C20284"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3E72FCF"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721F856"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D40B072"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BDB78C"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A3716D4" w14:textId="77777777" w:rsidR="000060B3" w:rsidRDefault="000060B3" w:rsidP="00D739E4">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7399DC" w14:textId="77777777" w:rsidR="000060B3" w:rsidRDefault="000060B3" w:rsidP="00D739E4">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3E25468" w14:textId="77777777" w:rsidR="000060B3" w:rsidRDefault="000060B3" w:rsidP="00D739E4">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CCD833" w14:textId="77777777" w:rsidR="000060B3" w:rsidRDefault="000060B3" w:rsidP="00D739E4">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98EDBC3" w14:textId="77777777" w:rsidR="000060B3" w:rsidRDefault="000060B3" w:rsidP="00D739E4">
            <w:pPr>
              <w:spacing w:after="0"/>
              <w:rPr>
                <w:rFonts w:ascii="Arial" w:hAnsi="Arial"/>
                <w:sz w:val="18"/>
                <w:lang w:eastAsia="zh-CN"/>
              </w:rPr>
            </w:pPr>
          </w:p>
        </w:tc>
      </w:tr>
      <w:tr w:rsidR="000060B3" w14:paraId="65FE938F" w14:textId="77777777" w:rsidTr="00D739E4">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D748B92" w14:textId="77777777" w:rsidR="000060B3" w:rsidRDefault="000060B3" w:rsidP="00D739E4">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B1B2366" w14:textId="77777777" w:rsidR="000060B3" w:rsidRDefault="000060B3" w:rsidP="00D739E4">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6B29E535" w14:textId="77777777" w:rsidR="000060B3" w:rsidRDefault="000060B3" w:rsidP="00D739E4">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414B0456" w14:textId="77777777" w:rsidR="000060B3" w:rsidRDefault="000060B3" w:rsidP="00D739E4">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5F2283D" w14:textId="77777777" w:rsidR="000060B3" w:rsidRDefault="000060B3" w:rsidP="00D739E4">
            <w:pPr>
              <w:spacing w:after="0"/>
              <w:rPr>
                <w:rFonts w:ascii="Arial" w:hAnsi="Arial"/>
                <w:sz w:val="18"/>
                <w:lang w:eastAsia="zh-CN"/>
              </w:rPr>
            </w:pPr>
          </w:p>
        </w:tc>
      </w:tr>
    </w:tbl>
    <w:p w14:paraId="726FC843" w14:textId="77777777" w:rsidR="000060B3" w:rsidRDefault="000060B3" w:rsidP="000060B3">
      <w:pPr>
        <w:rPr>
          <w:rFonts w:eastAsia="Malgun Gothic"/>
          <w:lang w:eastAsia="ko-KR"/>
        </w:rPr>
      </w:pPr>
    </w:p>
    <w:p w14:paraId="4562A115" w14:textId="77777777" w:rsidR="000060B3" w:rsidRDefault="000060B3" w:rsidP="000060B3">
      <w:pPr>
        <w:keepLines/>
        <w:ind w:left="1135" w:hanging="851"/>
        <w:rPr>
          <w:lang w:eastAsia="ja-JP"/>
        </w:rPr>
      </w:pPr>
      <w:r>
        <w:rPr>
          <w:lang w:eastAsia="ja-JP"/>
        </w:rPr>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t>
      </w:r>
      <w:r>
        <w:rPr>
          <w:lang w:eastAsia="zh-CN"/>
        </w:rPr>
        <w:t xml:space="preserve">and in Table 5.3.5-1 of TS 38.101-2 </w:t>
      </w:r>
      <w:r>
        <w:rPr>
          <w:lang w:eastAsia="ja-JP"/>
        </w:rPr>
        <w:t>when operating in single carrier mode.</w:t>
      </w:r>
    </w:p>
    <w:p w14:paraId="73CA8E73" w14:textId="77777777" w:rsidR="000060B3" w:rsidRDefault="000060B3" w:rsidP="000060B3">
      <w:pPr>
        <w:spacing w:after="0"/>
        <w:rPr>
          <w:lang w:eastAsia="ja-JP"/>
        </w:rPr>
        <w:sectPr w:rsidR="000060B3">
          <w:footnotePr>
            <w:numRestart w:val="eachSect"/>
          </w:footnotePr>
          <w:pgSz w:w="15840" w:h="12240" w:orient="landscape"/>
          <w:pgMar w:top="1134" w:right="1418" w:bottom="1134" w:left="1134" w:header="680" w:footer="567" w:gutter="0"/>
          <w:cols w:space="720"/>
        </w:sectPr>
      </w:pPr>
    </w:p>
    <w:p w14:paraId="55402500" w14:textId="6D3ED61F" w:rsidR="000060B3" w:rsidRDefault="000060B3" w:rsidP="000060B3">
      <w:pPr>
        <w:pStyle w:val="Heading3"/>
        <w:ind w:left="0" w:firstLine="0"/>
      </w:pPr>
      <w:bookmarkStart w:id="111" w:name="_Toc56085232"/>
      <w:r>
        <w:t>5.5.</w:t>
      </w:r>
      <w:r w:rsidRPr="00CD010E">
        <w:rPr>
          <w:rFonts w:eastAsia="Yu Mincho" w:hint="eastAsia"/>
          <w:lang w:eastAsia="ja-JP"/>
        </w:rPr>
        <w:t>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11"/>
    </w:p>
    <w:p w14:paraId="18D85A5A" w14:textId="1C6474DD" w:rsidR="000060B3" w:rsidRDefault="000060B3" w:rsidP="000060B3">
      <w:pPr>
        <w:rPr>
          <w:lang w:eastAsia="zh-CN"/>
        </w:rPr>
      </w:pPr>
      <w:r>
        <w:rPr>
          <w:lang w:eastAsia="ja-JP"/>
        </w:rPr>
        <w:t xml:space="preserve">For </w:t>
      </w:r>
      <w:r>
        <w:rPr>
          <w:lang w:eastAsia="zh-CN"/>
        </w:rPr>
        <w:t>four</w:t>
      </w:r>
      <w:r>
        <w:rPr>
          <w:lang w:eastAsia="ja-JP"/>
        </w:rPr>
        <w:t xml:space="preserve"> simultaneous DLs and one UL </w:t>
      </w:r>
      <w:r>
        <w:t>of</w:t>
      </w:r>
      <w:r>
        <w:rPr>
          <w:lang w:eastAsia="zh-CN"/>
        </w:rPr>
        <w:t xml:space="preserve"> </w:t>
      </w:r>
      <w:r>
        <w:t>Band</w:t>
      </w:r>
      <w:r>
        <w:rPr>
          <w:lang w:eastAsia="zh-CN"/>
        </w:rPr>
        <w:t xml:space="preserve"> n1, n78, n79 </w:t>
      </w:r>
      <w:r>
        <w:t xml:space="preserve">and </w:t>
      </w:r>
      <w:r>
        <w:rPr>
          <w:lang w:eastAsia="zh-CN"/>
        </w:rPr>
        <w:t xml:space="preserve">n257,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values are shown in table 5.5.3-1 and</w:t>
      </w:r>
      <w:r>
        <w:rPr>
          <w:lang w:eastAsia="zh-CN"/>
        </w:rPr>
        <w:t xml:space="preserve"> </w:t>
      </w:r>
      <w:r>
        <w:rPr>
          <w:lang w:eastAsia="ja-JP"/>
        </w:rPr>
        <w:t>table 5.5.3-2</w:t>
      </w:r>
      <w:r>
        <w:rPr>
          <w:lang w:eastAsia="zh-CN"/>
        </w:rPr>
        <w:t>, respectively.</w:t>
      </w:r>
    </w:p>
    <w:p w14:paraId="3F0EF102" w14:textId="4A99D184" w:rsidR="000060B3" w:rsidRDefault="000060B3" w:rsidP="000060B3">
      <w:pPr>
        <w:pStyle w:val="TH"/>
        <w:rPr>
          <w:lang w:eastAsia="zh-CN"/>
        </w:rPr>
      </w:pPr>
      <w:r>
        <w:t>Table 5.5.3-1: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060B3" w14:paraId="34613BAF" w14:textId="77777777" w:rsidTr="00D739E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40AA0D" w14:textId="77777777" w:rsidR="000060B3" w:rsidRDefault="000060B3" w:rsidP="00D739E4">
            <w:pPr>
              <w:pStyle w:val="TAH"/>
              <w:rPr>
                <w:rFonts w:eastAsia="Malgun Gothic"/>
              </w:rPr>
            </w:pPr>
            <w:r>
              <w:rPr>
                <w:rFonts w:eastAsia="Malgun Gothic"/>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C883C6" w14:textId="77777777" w:rsidR="000060B3" w:rsidRDefault="000060B3" w:rsidP="00D739E4">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740E9C" w14:textId="77777777" w:rsidR="000060B3" w:rsidRDefault="000060B3" w:rsidP="00D739E4">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0060B3" w14:paraId="7261DE10" w14:textId="77777777" w:rsidTr="00D739E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3B6738" w14:textId="77777777" w:rsidR="000060B3" w:rsidRDefault="000060B3" w:rsidP="00D739E4">
            <w:pPr>
              <w:keepNext/>
              <w:keepLines/>
              <w:spacing w:after="0"/>
              <w:jc w:val="center"/>
              <w:rPr>
                <w:rFonts w:ascii="Arial" w:hAnsi="Arial"/>
                <w:sz w:val="18"/>
                <w:lang w:eastAsia="zh-CN"/>
              </w:rPr>
            </w:pPr>
            <w:r>
              <w:rPr>
                <w:rFonts w:ascii="Arial" w:hAnsi="Arial"/>
                <w:sz w:val="18"/>
                <w:lang w:eastAsia="zh-CN"/>
              </w:rPr>
              <w:t>CA_n1-n78-n79-n257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F37D20" w14:textId="77777777" w:rsidR="000060B3" w:rsidRDefault="000060B3" w:rsidP="00D739E4">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4E140DCA" w14:textId="77777777" w:rsidR="000060B3" w:rsidRPr="00E70F02" w:rsidRDefault="000060B3" w:rsidP="00D739E4">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w:t>
            </w:r>
            <w:r>
              <w:rPr>
                <w:rFonts w:ascii="Arial" w:eastAsia="Yu Mincho" w:hAnsi="Arial" w:hint="eastAsia"/>
                <w:sz w:val="18"/>
                <w:lang w:eastAsia="ja-JP"/>
              </w:rPr>
              <w:t>3</w:t>
            </w:r>
          </w:p>
        </w:tc>
      </w:tr>
      <w:tr w:rsidR="000060B3" w14:paraId="60D66303" w14:textId="77777777" w:rsidTr="00D739E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910A4B" w14:textId="77777777" w:rsidR="000060B3" w:rsidRDefault="000060B3" w:rsidP="00D739E4">
            <w:pPr>
              <w:spacing w:after="0"/>
              <w:rPr>
                <w:rFonts w:ascii="Arial" w:hAnsi="Arial"/>
                <w:sz w:val="18"/>
                <w:lang w:eastAsia="zh-CN"/>
              </w:rPr>
            </w:pPr>
          </w:p>
        </w:tc>
        <w:tc>
          <w:tcPr>
            <w:tcW w:w="2049" w:type="dxa"/>
            <w:vMerge w:val="restart"/>
            <w:tcBorders>
              <w:top w:val="single" w:sz="4" w:space="0" w:color="auto"/>
              <w:left w:val="single" w:sz="4" w:space="0" w:color="auto"/>
              <w:right w:val="single" w:sz="4" w:space="0" w:color="auto"/>
            </w:tcBorders>
            <w:vAlign w:val="center"/>
            <w:hideMark/>
          </w:tcPr>
          <w:p w14:paraId="6A44AA19" w14:textId="77777777" w:rsidR="000060B3" w:rsidRDefault="000060B3" w:rsidP="00D739E4">
            <w:pPr>
              <w:keepNext/>
              <w:keepLines/>
              <w:spacing w:after="0"/>
              <w:jc w:val="center"/>
              <w:rPr>
                <w:rFonts w:ascii="Arial" w:hAnsi="Arial"/>
                <w:sz w:val="18"/>
                <w:lang w:eastAsia="zh-CN"/>
              </w:rPr>
            </w:pPr>
            <w:r>
              <w:rPr>
                <w:rFonts w:ascii="Arial" w:hAnsi="Arial"/>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673E6C87" w14:textId="77777777" w:rsidR="000060B3" w:rsidRPr="00E70F02" w:rsidRDefault="000060B3" w:rsidP="00D739E4">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0.8</w:t>
            </w:r>
          </w:p>
        </w:tc>
      </w:tr>
      <w:tr w:rsidR="000060B3" w14:paraId="6B22DC80" w14:textId="77777777" w:rsidTr="00D739E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BA1607B" w14:textId="77777777" w:rsidR="000060B3" w:rsidRDefault="000060B3" w:rsidP="00D739E4">
            <w:pPr>
              <w:spacing w:after="0"/>
              <w:rPr>
                <w:rFonts w:ascii="Arial" w:hAnsi="Arial"/>
                <w:sz w:val="18"/>
                <w:lang w:eastAsia="zh-CN"/>
              </w:rPr>
            </w:pPr>
          </w:p>
        </w:tc>
        <w:tc>
          <w:tcPr>
            <w:tcW w:w="2049" w:type="dxa"/>
            <w:vMerge/>
            <w:tcBorders>
              <w:left w:val="single" w:sz="4" w:space="0" w:color="auto"/>
              <w:bottom w:val="single" w:sz="4" w:space="0" w:color="auto"/>
              <w:right w:val="single" w:sz="4" w:space="0" w:color="auto"/>
            </w:tcBorders>
            <w:vAlign w:val="center"/>
          </w:tcPr>
          <w:p w14:paraId="18FF01DD" w14:textId="77777777" w:rsidR="000060B3" w:rsidRDefault="000060B3" w:rsidP="00D739E4">
            <w:pPr>
              <w:keepNext/>
              <w:keepLines/>
              <w:spacing w:after="0"/>
              <w:jc w:val="center"/>
              <w:rPr>
                <w:rFonts w:ascii="Arial" w:hAnsi="Arial"/>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9F73116" w14:textId="77777777" w:rsidR="000060B3" w:rsidRPr="00E70F02" w:rsidRDefault="000060B3" w:rsidP="00D739E4">
            <w:pPr>
              <w:keepNext/>
              <w:keepLines/>
              <w:spacing w:after="0"/>
              <w:jc w:val="center"/>
              <w:rPr>
                <w:rFonts w:ascii="Arial" w:eastAsia="Yu Mincho" w:hAnsi="Arial"/>
                <w:sz w:val="18"/>
                <w:lang w:eastAsia="ja-JP"/>
              </w:rPr>
            </w:pPr>
            <w:r w:rsidRPr="009B69A0">
              <w:rPr>
                <w:rFonts w:ascii="Arial" w:eastAsia="Yu Mincho" w:hAnsi="Arial" w:cs="Arial"/>
                <w:sz w:val="18"/>
                <w:szCs w:val="18"/>
                <w:lang w:eastAsia="ja-JP"/>
              </w:rPr>
              <w:t>1.5</w:t>
            </w:r>
            <w:r w:rsidRPr="009B69A0">
              <w:rPr>
                <w:rFonts w:ascii="Arial" w:eastAsia="Yu Mincho" w:hAnsi="Arial" w:cs="Arial"/>
                <w:sz w:val="18"/>
                <w:szCs w:val="18"/>
                <w:vertAlign w:val="superscript"/>
                <w:lang w:eastAsia="ja-JP"/>
              </w:rPr>
              <w:t>8</w:t>
            </w:r>
          </w:p>
        </w:tc>
      </w:tr>
      <w:tr w:rsidR="000060B3" w14:paraId="2D758DA2" w14:textId="77777777" w:rsidTr="00D739E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3720D97" w14:textId="77777777" w:rsidR="000060B3" w:rsidRDefault="000060B3" w:rsidP="00D739E4">
            <w:pPr>
              <w:spacing w:after="0"/>
              <w:rPr>
                <w:rFonts w:ascii="Arial" w:hAnsi="Arial"/>
                <w:sz w:val="18"/>
                <w:lang w:eastAsia="zh-CN"/>
              </w:rPr>
            </w:pPr>
          </w:p>
        </w:tc>
        <w:tc>
          <w:tcPr>
            <w:tcW w:w="2049" w:type="dxa"/>
            <w:vMerge w:val="restart"/>
            <w:tcBorders>
              <w:top w:val="single" w:sz="4" w:space="0" w:color="auto"/>
              <w:left w:val="single" w:sz="4" w:space="0" w:color="auto"/>
              <w:right w:val="single" w:sz="4" w:space="0" w:color="auto"/>
            </w:tcBorders>
            <w:vAlign w:val="center"/>
          </w:tcPr>
          <w:p w14:paraId="398033B2" w14:textId="77777777" w:rsidR="000060B3" w:rsidRPr="00E95BFE" w:rsidRDefault="000060B3" w:rsidP="00D739E4">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064C0557" w14:textId="77777777" w:rsidR="000060B3" w:rsidRPr="00E70F02" w:rsidRDefault="000060B3" w:rsidP="00D739E4">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0060B3" w14:paraId="26D2B4A1" w14:textId="77777777" w:rsidTr="00D739E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1C74E14" w14:textId="77777777" w:rsidR="000060B3" w:rsidRDefault="000060B3" w:rsidP="00D739E4">
            <w:pPr>
              <w:spacing w:after="0"/>
              <w:rPr>
                <w:rFonts w:ascii="Arial" w:hAnsi="Arial"/>
                <w:sz w:val="18"/>
                <w:lang w:eastAsia="zh-CN"/>
              </w:rPr>
            </w:pPr>
          </w:p>
        </w:tc>
        <w:tc>
          <w:tcPr>
            <w:tcW w:w="2049" w:type="dxa"/>
            <w:vMerge/>
            <w:tcBorders>
              <w:left w:val="single" w:sz="4" w:space="0" w:color="auto"/>
              <w:bottom w:val="single" w:sz="4" w:space="0" w:color="auto"/>
              <w:right w:val="single" w:sz="4" w:space="0" w:color="auto"/>
            </w:tcBorders>
            <w:vAlign w:val="center"/>
          </w:tcPr>
          <w:p w14:paraId="260B2105" w14:textId="77777777" w:rsidR="000060B3" w:rsidRDefault="000060B3" w:rsidP="00D739E4">
            <w:pPr>
              <w:keepNext/>
              <w:keepLines/>
              <w:spacing w:after="0"/>
              <w:jc w:val="center"/>
              <w:rPr>
                <w:rFonts w:ascii="Arial" w:eastAsiaTheme="minorEastAsia" w:hAnsi="Arial"/>
                <w:sz w:val="18"/>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14:paraId="13FE88CC" w14:textId="77777777" w:rsidR="000060B3" w:rsidRDefault="000060B3" w:rsidP="00D739E4">
            <w:pPr>
              <w:keepNext/>
              <w:keepLines/>
              <w:spacing w:after="0"/>
              <w:jc w:val="center"/>
              <w:rPr>
                <w:rFonts w:ascii="Arial" w:eastAsia="Yu Mincho" w:hAnsi="Arial"/>
                <w:sz w:val="18"/>
                <w:lang w:eastAsia="ja-JP"/>
              </w:rPr>
            </w:pPr>
            <w:r w:rsidRPr="009B69A0">
              <w:rPr>
                <w:rFonts w:ascii="Arial" w:eastAsia="Yu Mincho" w:hAnsi="Arial" w:cs="Arial"/>
                <w:sz w:val="18"/>
                <w:szCs w:val="18"/>
                <w:lang w:eastAsia="ja-JP"/>
              </w:rPr>
              <w:t>1.5</w:t>
            </w:r>
            <w:r w:rsidRPr="009B69A0">
              <w:rPr>
                <w:rFonts w:ascii="Arial" w:eastAsia="Yu Mincho" w:hAnsi="Arial" w:cs="Arial"/>
                <w:sz w:val="18"/>
                <w:szCs w:val="18"/>
                <w:vertAlign w:val="superscript"/>
                <w:lang w:eastAsia="ja-JP"/>
              </w:rPr>
              <w:t>8</w:t>
            </w:r>
          </w:p>
        </w:tc>
      </w:tr>
      <w:tr w:rsidR="000060B3" w14:paraId="12FD54B8" w14:textId="77777777" w:rsidTr="00D739E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685901" w14:textId="77777777" w:rsidR="000060B3" w:rsidRDefault="000060B3" w:rsidP="00D739E4">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2B775F" w14:textId="77777777" w:rsidR="000060B3" w:rsidRDefault="000060B3" w:rsidP="00D739E4">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8F42AB" w14:textId="77777777" w:rsidR="000060B3" w:rsidRDefault="000060B3" w:rsidP="00D739E4">
            <w:pPr>
              <w:keepNext/>
              <w:keepLines/>
              <w:spacing w:after="0"/>
              <w:jc w:val="center"/>
              <w:rPr>
                <w:rFonts w:ascii="Arial" w:hAnsi="Arial"/>
                <w:sz w:val="18"/>
                <w:lang w:eastAsia="zh-CN"/>
              </w:rPr>
            </w:pPr>
            <w:r>
              <w:rPr>
                <w:rFonts w:ascii="Arial" w:hAnsi="Arial"/>
                <w:sz w:val="18"/>
                <w:lang w:eastAsia="zh-CN"/>
              </w:rPr>
              <w:t>0</w:t>
            </w:r>
          </w:p>
        </w:tc>
      </w:tr>
      <w:tr w:rsidR="000060B3" w14:paraId="0F48C61F" w14:textId="77777777" w:rsidTr="00D739E4">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1BA7CBF9" w14:textId="77777777" w:rsidR="000060B3" w:rsidRPr="00E95BFE" w:rsidRDefault="000060B3" w:rsidP="00D739E4">
            <w:pPr>
              <w:keepNext/>
              <w:keepLines/>
              <w:spacing w:after="0"/>
              <w:ind w:left="844" w:hangingChars="422" w:hanging="844"/>
              <w:rPr>
                <w:rFonts w:eastAsia="MS Mincho"/>
              </w:rPr>
            </w:pPr>
            <w:r w:rsidRPr="009B69A0">
              <w:rPr>
                <w:rFonts w:eastAsia="MS Mincho"/>
              </w:rPr>
              <w:t>NOTE 8:</w:t>
            </w:r>
            <w:r w:rsidRPr="009B69A0">
              <w:rPr>
                <w:rFonts w:eastAsia="MS Mincho"/>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75E546FF" w14:textId="77777777" w:rsidR="000060B3" w:rsidRDefault="000060B3" w:rsidP="000060B3">
      <w:pPr>
        <w:rPr>
          <w:lang w:eastAsia="ja-JP"/>
        </w:rPr>
      </w:pPr>
    </w:p>
    <w:p w14:paraId="77E1A1E0" w14:textId="6145592A" w:rsidR="000060B3" w:rsidRDefault="000060B3" w:rsidP="000060B3">
      <w:pPr>
        <w:pStyle w:val="TH"/>
        <w:rPr>
          <w:lang w:eastAsia="zh-CN"/>
        </w:rPr>
      </w:pPr>
      <w:r>
        <w:t>Table 5.5.3-2: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060B3" w14:paraId="2159BA25" w14:textId="77777777" w:rsidTr="00D739E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0C12ED" w14:textId="77777777" w:rsidR="000060B3" w:rsidRDefault="000060B3" w:rsidP="00D739E4">
            <w:pPr>
              <w:pStyle w:val="TAH"/>
              <w:rPr>
                <w:rFonts w:eastAsia="Malgun Gothic"/>
              </w:rPr>
            </w:pPr>
            <w:r>
              <w:rPr>
                <w:rFonts w:eastAsia="Malgun Gothic"/>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83ECE03" w14:textId="77777777" w:rsidR="000060B3" w:rsidRDefault="000060B3" w:rsidP="00D739E4">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72209B" w14:textId="77777777" w:rsidR="000060B3" w:rsidRDefault="000060B3" w:rsidP="00D739E4">
            <w:pPr>
              <w:pStyle w:val="TAH"/>
              <w:rPr>
                <w:rFonts w:eastAsia="Malgun Gothic"/>
              </w:rPr>
            </w:pPr>
            <w:r>
              <w:rPr>
                <w:rFonts w:eastAsia="Malgun Gothic"/>
              </w:rPr>
              <w:t>ΔR</w:t>
            </w:r>
            <w:r>
              <w:rPr>
                <w:rFonts w:eastAsia="Malgun Gothic"/>
                <w:vertAlign w:val="subscript"/>
              </w:rPr>
              <w:t>IB,c</w:t>
            </w:r>
            <w:r>
              <w:rPr>
                <w:rFonts w:eastAsia="Malgun Gothic"/>
              </w:rPr>
              <w:t xml:space="preserve"> [dB]</w:t>
            </w:r>
          </w:p>
        </w:tc>
      </w:tr>
      <w:tr w:rsidR="000060B3" w14:paraId="2C0EF93E" w14:textId="77777777" w:rsidTr="00D739E4">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46DD22" w14:textId="77777777" w:rsidR="000060B3" w:rsidRDefault="000060B3" w:rsidP="00D739E4">
            <w:pPr>
              <w:keepNext/>
              <w:keepLines/>
              <w:spacing w:after="0"/>
              <w:jc w:val="center"/>
              <w:rPr>
                <w:rFonts w:ascii="Arial" w:hAnsi="Arial"/>
                <w:sz w:val="18"/>
                <w:lang w:eastAsia="zh-CN"/>
              </w:rPr>
            </w:pPr>
            <w:r>
              <w:rPr>
                <w:rFonts w:ascii="Arial" w:hAnsi="Arial"/>
                <w:sz w:val="18"/>
                <w:lang w:eastAsia="zh-CN"/>
              </w:rPr>
              <w:t>CA_n1-n78-n79-n257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B9E23F6" w14:textId="77777777" w:rsidR="000060B3" w:rsidRDefault="000060B3" w:rsidP="00D739E4">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5CD68090" w14:textId="77777777" w:rsidR="000060B3" w:rsidRPr="00E70F02" w:rsidRDefault="000060B3" w:rsidP="00D739E4">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w:t>
            </w:r>
          </w:p>
        </w:tc>
      </w:tr>
      <w:tr w:rsidR="000060B3" w14:paraId="6FB2F025" w14:textId="77777777" w:rsidTr="00D739E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7C8CB3" w14:textId="77777777" w:rsidR="000060B3" w:rsidRDefault="000060B3" w:rsidP="00D739E4">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2E8C51" w14:textId="77777777" w:rsidR="000060B3" w:rsidRDefault="000060B3" w:rsidP="00D739E4">
            <w:pPr>
              <w:keepNext/>
              <w:keepLines/>
              <w:spacing w:after="0"/>
              <w:jc w:val="center"/>
              <w:rPr>
                <w:rFonts w:ascii="Arial" w:hAnsi="Arial"/>
                <w:sz w:val="18"/>
                <w:lang w:eastAsia="zh-CN"/>
              </w:rPr>
            </w:pPr>
            <w:r>
              <w:rPr>
                <w:rFonts w:ascii="Arial" w:hAnsi="Arial"/>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62C9B85F" w14:textId="77777777" w:rsidR="000060B3" w:rsidRPr="00E70F02" w:rsidRDefault="000060B3" w:rsidP="00D739E4">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0.5</w:t>
            </w:r>
          </w:p>
        </w:tc>
      </w:tr>
      <w:tr w:rsidR="000060B3" w14:paraId="333020D0" w14:textId="77777777" w:rsidTr="00D739E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EB3C144" w14:textId="77777777" w:rsidR="000060B3" w:rsidRDefault="000060B3" w:rsidP="00D739E4">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110A1111" w14:textId="77777777" w:rsidR="000060B3" w:rsidRPr="00E95BFE" w:rsidRDefault="000060B3" w:rsidP="00D739E4">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4A3D77F7" w14:textId="77777777" w:rsidR="000060B3" w:rsidRPr="00E70F02" w:rsidRDefault="000060B3" w:rsidP="00D739E4">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0060B3" w14:paraId="28D7A67C" w14:textId="77777777" w:rsidTr="00D739E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79C7C" w14:textId="77777777" w:rsidR="000060B3" w:rsidRDefault="000060B3" w:rsidP="00D739E4">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EB217B" w14:textId="77777777" w:rsidR="000060B3" w:rsidRDefault="000060B3" w:rsidP="00D739E4">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703CC1" w14:textId="77777777" w:rsidR="000060B3" w:rsidRDefault="000060B3" w:rsidP="00D739E4">
            <w:pPr>
              <w:keepNext/>
              <w:keepLines/>
              <w:spacing w:after="0"/>
              <w:jc w:val="center"/>
              <w:rPr>
                <w:rFonts w:ascii="Arial" w:hAnsi="Arial"/>
                <w:sz w:val="18"/>
                <w:lang w:eastAsia="zh-CN"/>
              </w:rPr>
            </w:pPr>
            <w:r>
              <w:rPr>
                <w:rFonts w:ascii="Arial" w:hAnsi="Arial"/>
                <w:sz w:val="18"/>
                <w:lang w:eastAsia="zh-CN"/>
              </w:rPr>
              <w:t>0</w:t>
            </w:r>
          </w:p>
        </w:tc>
      </w:tr>
    </w:tbl>
    <w:p w14:paraId="741AABF3" w14:textId="77777777" w:rsidR="000060B3" w:rsidRDefault="000060B3" w:rsidP="000060B3">
      <w:pPr>
        <w:rPr>
          <w:lang w:eastAsia="zh-CN"/>
        </w:rPr>
      </w:pPr>
    </w:p>
    <w:p w14:paraId="3E437F5D" w14:textId="42B636BA" w:rsidR="000060B3" w:rsidRDefault="000060B3" w:rsidP="000060B3">
      <w:pPr>
        <w:pStyle w:val="Heading3"/>
        <w:rPr>
          <w:lang w:eastAsia="zh-CN"/>
        </w:rPr>
      </w:pPr>
      <w:bookmarkStart w:id="112" w:name="_Toc56085233"/>
      <w:r>
        <w:t>5.5.4</w:t>
      </w:r>
      <w:r>
        <w:rPr>
          <w:rFonts w:ascii="Calibri" w:hAnsi="Calibri"/>
          <w:sz w:val="22"/>
          <w:szCs w:val="22"/>
          <w:lang w:eastAsia="sv-SE"/>
        </w:rPr>
        <w:tab/>
      </w:r>
      <w:r>
        <w:t>REFSENS requirements</w:t>
      </w:r>
      <w:bookmarkEnd w:id="112"/>
    </w:p>
    <w:p w14:paraId="3E79F6D1" w14:textId="77777777" w:rsidR="000060B3" w:rsidRDefault="000060B3" w:rsidP="000060B3">
      <w:pPr>
        <w:rPr>
          <w:rFonts w:ascii="Arial" w:eastAsia="Yu Mincho" w:hAnsi="Arial" w:cs="Arial"/>
          <w:color w:val="FF0000"/>
          <w:sz w:val="32"/>
          <w:lang w:eastAsia="ja-JP"/>
        </w:rPr>
      </w:pPr>
      <w:r>
        <w:rPr>
          <w:lang w:val="en-US"/>
        </w:rPr>
        <w:t>MSD</w:t>
      </w:r>
      <w:r w:rsidRPr="007743FA">
        <w:t xml:space="preserve"> </w:t>
      </w:r>
      <w:r>
        <w:t>requirements are captured in lower order combinations.</w:t>
      </w:r>
    </w:p>
    <w:p w14:paraId="7542C2E7" w14:textId="7E56C479" w:rsidR="000060B3" w:rsidRDefault="000060B3" w:rsidP="000060B3">
      <w:pPr>
        <w:pStyle w:val="Heading2"/>
        <w:tabs>
          <w:tab w:val="left" w:pos="420"/>
        </w:tabs>
        <w:spacing w:after="240"/>
        <w:ind w:left="0" w:firstLine="0"/>
        <w:rPr>
          <w:rFonts w:eastAsia="MS Mincho"/>
          <w:color w:val="000000"/>
          <w:sz w:val="28"/>
          <w:lang w:val="en-US" w:eastAsia="zh-CN"/>
        </w:rPr>
      </w:pPr>
      <w:bookmarkStart w:id="113" w:name="_Toc56085234"/>
      <w:r>
        <w:rPr>
          <w:rFonts w:eastAsia="MS Mincho"/>
          <w:color w:val="000000"/>
        </w:rPr>
        <w:t>5.6</w:t>
      </w:r>
      <w:r>
        <w:rPr>
          <w:rFonts w:ascii="Calibri" w:eastAsia="MS Mincho" w:hAnsi="Calibri"/>
          <w:color w:val="000000"/>
          <w:sz w:val="22"/>
          <w:szCs w:val="22"/>
          <w:lang w:eastAsia="sv-SE"/>
        </w:rPr>
        <w:tab/>
      </w:r>
      <w:r>
        <w:rPr>
          <w:rFonts w:eastAsia="MS Mincho"/>
          <w:color w:val="000000"/>
          <w:sz w:val="28"/>
          <w:lang w:val="en-US" w:eastAsia="zh-CN"/>
        </w:rPr>
        <w:t>CA_n3-n5-n7-n78</w:t>
      </w:r>
      <w:bookmarkEnd w:id="113"/>
    </w:p>
    <w:p w14:paraId="0B5410F1" w14:textId="77777777" w:rsidR="005229A5" w:rsidRDefault="000060B3" w:rsidP="005229A5">
      <w:pPr>
        <w:pStyle w:val="Heading3"/>
        <w:ind w:left="0" w:firstLine="0"/>
      </w:pPr>
      <w:bookmarkStart w:id="114" w:name="_Toc56085235"/>
      <w:r>
        <w:rPr>
          <w:color w:val="000000"/>
          <w:lang w:val="en-US" w:eastAsia="zh-CN"/>
        </w:rPr>
        <w:t>5.6.1</w:t>
      </w:r>
      <w:r>
        <w:rPr>
          <w:rFonts w:ascii="Calibri" w:hAnsi="Calibri"/>
          <w:color w:val="000000"/>
          <w:sz w:val="22"/>
          <w:szCs w:val="22"/>
          <w:lang w:val="en-US" w:eastAsia="sv-SE"/>
        </w:rPr>
        <w:tab/>
      </w:r>
      <w:r>
        <w:rPr>
          <w:color w:val="000000"/>
          <w:lang w:val="en-US" w:eastAsia="zh-CN"/>
        </w:rPr>
        <w:t>Channel bandwidths per operating bands for CA</w:t>
      </w:r>
      <w:bookmarkEnd w:id="114"/>
    </w:p>
    <w:p w14:paraId="23F7E049" w14:textId="331AB3FC" w:rsidR="000060B3" w:rsidRDefault="000060B3" w:rsidP="005229A5">
      <w:pPr>
        <w:tabs>
          <w:tab w:val="num" w:pos="680"/>
        </w:tabs>
        <w:spacing w:before="100" w:beforeAutospacing="1" w:afterLines="100" w:after="240"/>
        <w:outlineLvl w:val="2"/>
        <w:rPr>
          <w:color w:val="000000"/>
          <w:lang w:eastAsia="zh-CN"/>
        </w:rPr>
      </w:pPr>
      <w:r>
        <w:rPr>
          <w:color w:val="000000"/>
        </w:rPr>
        <w:t xml:space="preserve">Table 5.6.2-1: Supported </w:t>
      </w:r>
      <w:r>
        <w:rPr>
          <w:color w:val="000000"/>
          <w:lang w:eastAsia="zh-CN"/>
        </w:rPr>
        <w:t>channel</w:t>
      </w:r>
      <w:r>
        <w:rPr>
          <w:color w:val="000000"/>
        </w:rPr>
        <w:t xml:space="preserve"> bandwidths per CA configuration for 4DL inter-band CA</w:t>
      </w:r>
    </w:p>
    <w:tbl>
      <w:tblPr>
        <w:tblW w:w="10951"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656"/>
        <w:gridCol w:w="527"/>
        <w:gridCol w:w="527"/>
        <w:gridCol w:w="527"/>
        <w:gridCol w:w="527"/>
        <w:gridCol w:w="527"/>
        <w:gridCol w:w="527"/>
        <w:gridCol w:w="528"/>
        <w:gridCol w:w="527"/>
        <w:gridCol w:w="527"/>
        <w:gridCol w:w="527"/>
        <w:gridCol w:w="527"/>
        <w:gridCol w:w="527"/>
        <w:gridCol w:w="527"/>
        <w:gridCol w:w="597"/>
      </w:tblGrid>
      <w:tr w:rsidR="000060B3" w14:paraId="13076C66" w14:textId="77777777" w:rsidTr="000060B3">
        <w:trPr>
          <w:trHeight w:val="586"/>
        </w:trPr>
        <w:tc>
          <w:tcPr>
            <w:tcW w:w="1396" w:type="dxa"/>
            <w:tcBorders>
              <w:top w:val="single" w:sz="4" w:space="0" w:color="auto"/>
              <w:left w:val="single" w:sz="4" w:space="0" w:color="auto"/>
              <w:bottom w:val="single" w:sz="4" w:space="0" w:color="auto"/>
              <w:right w:val="single" w:sz="4" w:space="0" w:color="auto"/>
            </w:tcBorders>
            <w:vAlign w:val="center"/>
            <w:hideMark/>
          </w:tcPr>
          <w:p w14:paraId="77641C7E" w14:textId="77777777" w:rsidR="000060B3" w:rsidRDefault="000060B3">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56A61505"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3C813569" w14:textId="77777777" w:rsidR="000060B3" w:rsidRDefault="000060B3">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AD9C2" w14:textId="77777777" w:rsidR="000060B3" w:rsidRDefault="000060B3">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0AE70" w14:textId="77777777" w:rsidR="000060B3" w:rsidRDefault="000060B3">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0B2B0"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3E60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C571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5B7D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A8C92"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FA93D"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C47BA"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877BF"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6B7AD"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120CB"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3E762"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07A10"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77B06" w14:textId="77777777" w:rsidR="000060B3" w:rsidRDefault="000060B3">
            <w:pPr>
              <w:keepNext/>
              <w:keepLines/>
              <w:spacing w:after="0"/>
              <w:jc w:val="center"/>
              <w:rPr>
                <w:rFonts w:ascii="Arial" w:hAnsi="Arial"/>
                <w:b/>
                <w:sz w:val="18"/>
              </w:rPr>
            </w:pPr>
            <w:r>
              <w:rPr>
                <w:rFonts w:ascii="Arial" w:hAnsi="Arial"/>
                <w:b/>
                <w:sz w:val="18"/>
                <w:lang w:val="en-US" w:eastAsia="zh-CN"/>
              </w:rPr>
              <w:t>BCS</w:t>
            </w:r>
          </w:p>
        </w:tc>
      </w:tr>
      <w:tr w:rsidR="000060B3" w14:paraId="044772F7" w14:textId="77777777" w:rsidTr="000060B3">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D64904" w14:textId="77777777" w:rsidR="000060B3" w:rsidRDefault="000060B3">
            <w:pPr>
              <w:keepNext/>
              <w:keepLines/>
              <w:spacing w:after="0"/>
              <w:jc w:val="center"/>
              <w:rPr>
                <w:rFonts w:ascii="Arial" w:hAnsi="Arial"/>
                <w:sz w:val="18"/>
                <w:lang w:eastAsia="zh-CN"/>
              </w:rPr>
            </w:pPr>
            <w:r>
              <w:rPr>
                <w:rFonts w:ascii="Arial" w:hAnsi="Arial"/>
                <w:sz w:val="18"/>
                <w:lang w:eastAsia="zh-CN"/>
              </w:rPr>
              <w:t>CA_n3A-n5A-n7A-n78A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DBBEEA1" w14:textId="77777777" w:rsidR="000060B3" w:rsidRDefault="000060B3">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4DBE579A"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382DE"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453042E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83AA5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A2F8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D63A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48D7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5B0467A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A0FF8"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1378C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0E5D4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41CB8C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EA1B5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C27990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271CED" w14:textId="77777777" w:rsidR="000060B3" w:rsidRDefault="000060B3">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8D9985" w14:textId="77777777" w:rsidR="000060B3" w:rsidRDefault="000060B3">
            <w:pPr>
              <w:keepNext/>
              <w:keepLines/>
              <w:jc w:val="center"/>
              <w:rPr>
                <w:rFonts w:ascii="Arial" w:hAnsi="Arial"/>
                <w:sz w:val="18"/>
                <w:lang w:val="en-US" w:eastAsia="zh-CN"/>
              </w:rPr>
            </w:pPr>
            <w:r>
              <w:rPr>
                <w:rFonts w:ascii="Arial" w:hAnsi="Arial"/>
                <w:sz w:val="18"/>
                <w:lang w:val="en-US" w:eastAsia="zh-CN"/>
              </w:rPr>
              <w:t>0</w:t>
            </w:r>
          </w:p>
        </w:tc>
      </w:tr>
      <w:tr w:rsidR="000060B3" w14:paraId="0461243F"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2139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5977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07864"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E744BB"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0144A0D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0DA0E19"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5BBA5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5D3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FCBC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A88EE4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AE07B"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F2A6B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F2F175"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725DEB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DDB15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DE99D3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421B4F"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E59A1" w14:textId="77777777" w:rsidR="000060B3" w:rsidRDefault="000060B3">
            <w:pPr>
              <w:spacing w:after="0"/>
              <w:rPr>
                <w:rFonts w:ascii="Arial" w:hAnsi="Arial"/>
                <w:sz w:val="18"/>
                <w:lang w:val="en-US" w:eastAsia="zh-CN"/>
              </w:rPr>
            </w:pPr>
          </w:p>
        </w:tc>
      </w:tr>
      <w:tr w:rsidR="000060B3" w14:paraId="74EBE203"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8458E"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10E31"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A51CB"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40AEC5"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407D5CC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C6A3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3EE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58D5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C1DA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720A111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E8A82"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54471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38EB9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BB3DC32"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13552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6B6EE6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E567A0"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5160F" w14:textId="77777777" w:rsidR="000060B3" w:rsidRDefault="000060B3">
            <w:pPr>
              <w:spacing w:after="0"/>
              <w:rPr>
                <w:rFonts w:ascii="Arial" w:hAnsi="Arial"/>
                <w:sz w:val="18"/>
                <w:lang w:val="en-US" w:eastAsia="zh-CN"/>
              </w:rPr>
            </w:pPr>
          </w:p>
        </w:tc>
      </w:tr>
      <w:tr w:rsidR="000060B3" w14:paraId="50B5B297"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A7F8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A5FC9"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2099FC1"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25ACD"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0AA219F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B6BC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38B7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A0E9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294EF08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46E48ED"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09CC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BBD2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840EF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F3EE72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35CF2D"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A59EAA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8C0BDE"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01F84" w14:textId="77777777" w:rsidR="000060B3" w:rsidRDefault="000060B3">
            <w:pPr>
              <w:spacing w:after="0"/>
              <w:rPr>
                <w:rFonts w:ascii="Arial" w:hAnsi="Arial"/>
                <w:sz w:val="18"/>
                <w:lang w:val="en-US" w:eastAsia="zh-CN"/>
              </w:rPr>
            </w:pPr>
          </w:p>
        </w:tc>
      </w:tr>
      <w:tr w:rsidR="000060B3" w14:paraId="7BA3ACC6"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12810"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AEC85"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063B5"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CE1C33"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B1CBDB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8A6487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66E7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8D3C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42044C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FBE3A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58870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420FA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60802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B1FED1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D8792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CDB8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6ECEBE"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E1CCD" w14:textId="77777777" w:rsidR="000060B3" w:rsidRDefault="000060B3">
            <w:pPr>
              <w:spacing w:after="0"/>
              <w:rPr>
                <w:rFonts w:ascii="Arial" w:hAnsi="Arial"/>
                <w:sz w:val="18"/>
                <w:lang w:val="en-US" w:eastAsia="zh-CN"/>
              </w:rPr>
            </w:pPr>
          </w:p>
        </w:tc>
      </w:tr>
      <w:tr w:rsidR="000060B3" w14:paraId="5AFEF623"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832FF"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93F46"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D23B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9001AA"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109CBCF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09F9E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C569F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7EE80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98DA7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02EE3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7970A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E4554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A8094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A7931D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79529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62CDD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7E85AC"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ADA8D" w14:textId="77777777" w:rsidR="000060B3" w:rsidRDefault="000060B3">
            <w:pPr>
              <w:spacing w:after="0"/>
              <w:rPr>
                <w:rFonts w:ascii="Arial" w:hAnsi="Arial"/>
                <w:sz w:val="18"/>
                <w:lang w:val="en-US" w:eastAsia="zh-CN"/>
              </w:rPr>
            </w:pPr>
          </w:p>
        </w:tc>
      </w:tr>
      <w:tr w:rsidR="000060B3" w14:paraId="6D161E61"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58F4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68C94"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B0BF849"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0F64A"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683552C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519E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F473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C382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81370A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3CD5CF3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717B90A6" w14:textId="77777777" w:rsidR="000060B3" w:rsidRDefault="000060B3">
            <w:pPr>
              <w:keepNext/>
              <w:keepLines/>
              <w:spacing w:after="0"/>
              <w:jc w:val="center"/>
              <w:rPr>
                <w:rFonts w:ascii="Arial" w:hAnsi="Arial"/>
                <w:sz w:val="18"/>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2C69336E"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5AE6D80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F97E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73C9D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12A6A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8F3572"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230C8" w14:textId="77777777" w:rsidR="000060B3" w:rsidRDefault="000060B3">
            <w:pPr>
              <w:spacing w:after="0"/>
              <w:rPr>
                <w:rFonts w:ascii="Arial" w:hAnsi="Arial"/>
                <w:sz w:val="18"/>
                <w:lang w:val="en-US" w:eastAsia="zh-CN"/>
              </w:rPr>
            </w:pPr>
          </w:p>
        </w:tc>
      </w:tr>
      <w:tr w:rsidR="000060B3" w14:paraId="6ECD0E8F" w14:textId="77777777" w:rsidTr="000060B3">
        <w:trPr>
          <w:trHeight w:val="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85226"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4264A"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DBE58"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CC3187"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5494CFAC"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EFEC3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453DE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413E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75BF75C"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0E2D3CB2"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787E3BF2"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1DCEB777"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1E61102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B532F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70C0D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A2B7C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71CFB9"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AB20B" w14:textId="77777777" w:rsidR="000060B3" w:rsidRDefault="000060B3">
            <w:pPr>
              <w:spacing w:after="0"/>
              <w:rPr>
                <w:rFonts w:ascii="Arial" w:hAnsi="Arial"/>
                <w:sz w:val="18"/>
                <w:lang w:val="en-US" w:eastAsia="zh-CN"/>
              </w:rPr>
            </w:pPr>
          </w:p>
        </w:tc>
      </w:tr>
      <w:tr w:rsidR="000060B3" w14:paraId="6D3BD81E"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4777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8D3D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3F2B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4329E0"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76AA569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C874A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04BD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A45D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73B6B8B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43D98D37"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0C0B4223"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26F4F350"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1E26F93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3277F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30E3D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A0C5C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CF6E7B"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E37B4" w14:textId="77777777" w:rsidR="000060B3" w:rsidRDefault="000060B3">
            <w:pPr>
              <w:spacing w:after="0"/>
              <w:rPr>
                <w:rFonts w:ascii="Arial" w:hAnsi="Arial"/>
                <w:sz w:val="18"/>
                <w:lang w:val="en-US" w:eastAsia="zh-CN"/>
              </w:rPr>
            </w:pPr>
          </w:p>
        </w:tc>
      </w:tr>
      <w:tr w:rsidR="000060B3" w14:paraId="15E8425C"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EEE0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EA1EB"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3767543"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D4A5C"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14:paraId="6B9A55A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D5DF2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DFCF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F1D0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941F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74E2B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A90F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7878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7BE72A4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E4E80C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AFEE3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51D72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B77E41"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37F53" w14:textId="77777777" w:rsidR="000060B3" w:rsidRDefault="000060B3">
            <w:pPr>
              <w:spacing w:after="0"/>
              <w:rPr>
                <w:rFonts w:ascii="Arial" w:hAnsi="Arial"/>
                <w:sz w:val="18"/>
                <w:lang w:val="en-US" w:eastAsia="zh-CN"/>
              </w:rPr>
            </w:pPr>
          </w:p>
        </w:tc>
      </w:tr>
      <w:tr w:rsidR="000060B3" w14:paraId="4F7D42E6"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6878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A4A84"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98930"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0CB1B"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7CECAE6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EAF52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C26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0DD3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2E2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C448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D908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EB90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D12B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2DF4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C6B8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224FC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A80E8"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FF596" w14:textId="77777777" w:rsidR="000060B3" w:rsidRDefault="000060B3">
            <w:pPr>
              <w:spacing w:after="0"/>
              <w:rPr>
                <w:rFonts w:ascii="Arial" w:hAnsi="Arial"/>
                <w:sz w:val="18"/>
                <w:lang w:val="en-US" w:eastAsia="zh-CN"/>
              </w:rPr>
            </w:pPr>
          </w:p>
        </w:tc>
      </w:tr>
      <w:tr w:rsidR="000060B3" w14:paraId="02929B69"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C5D01"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8B4F9"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3847B"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CE3C39"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7E932D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51588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DD96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44A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7596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ED0B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9CAB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24D8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4403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FEBC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4DF7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7ED146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53E4F"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45D0C" w14:textId="77777777" w:rsidR="000060B3" w:rsidRDefault="000060B3">
            <w:pPr>
              <w:spacing w:after="0"/>
              <w:rPr>
                <w:rFonts w:ascii="Arial" w:hAnsi="Arial"/>
                <w:sz w:val="18"/>
                <w:lang w:val="en-US" w:eastAsia="zh-CN"/>
              </w:rPr>
            </w:pPr>
          </w:p>
        </w:tc>
      </w:tr>
      <w:tr w:rsidR="000060B3" w14:paraId="4137816D" w14:textId="77777777" w:rsidTr="000060B3">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60BCF9" w14:textId="77777777" w:rsidR="000060B3" w:rsidRDefault="000060B3">
            <w:pPr>
              <w:keepNext/>
              <w:keepLines/>
              <w:spacing w:after="0"/>
              <w:jc w:val="center"/>
              <w:rPr>
                <w:rFonts w:ascii="Arial" w:hAnsi="Arial"/>
                <w:sz w:val="18"/>
                <w:lang w:eastAsia="zh-CN"/>
              </w:rPr>
            </w:pPr>
            <w:r>
              <w:rPr>
                <w:rFonts w:ascii="Arial" w:hAnsi="Arial"/>
                <w:sz w:val="18"/>
                <w:lang w:eastAsia="zh-CN"/>
              </w:rPr>
              <w:t>CA_n3A-n5A-n7B-n78A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33E6E49" w14:textId="77777777" w:rsidR="000060B3" w:rsidRDefault="000060B3">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D19981F"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39EDC08B"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710061D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5A08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B98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F214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CE85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68D9AD3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60001"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9CAD99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B3F2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8832B0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15A07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7BA3D5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D0F8D8" w14:textId="77777777" w:rsidR="000060B3" w:rsidRDefault="000060B3">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E74B11" w14:textId="77777777" w:rsidR="000060B3" w:rsidRDefault="000060B3">
            <w:pPr>
              <w:keepNext/>
              <w:keepLines/>
              <w:jc w:val="center"/>
              <w:rPr>
                <w:rFonts w:ascii="Arial" w:hAnsi="Arial"/>
                <w:sz w:val="18"/>
                <w:lang w:val="en-US" w:eastAsia="zh-CN"/>
              </w:rPr>
            </w:pPr>
            <w:r>
              <w:rPr>
                <w:rFonts w:ascii="Arial" w:hAnsi="Arial"/>
                <w:sz w:val="18"/>
                <w:lang w:val="en-US" w:eastAsia="zh-CN"/>
              </w:rPr>
              <w:t>0</w:t>
            </w:r>
          </w:p>
        </w:tc>
      </w:tr>
      <w:tr w:rsidR="000060B3" w14:paraId="7F296A5F"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CF98F"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E96F3"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1C45E"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3706B0"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7208852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BE8DC5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59F83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3D3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E9BE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21FC73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A115F"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E9508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C38E9C"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642AD4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FF000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B1A91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B1DF27"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AD3BB" w14:textId="77777777" w:rsidR="000060B3" w:rsidRDefault="000060B3">
            <w:pPr>
              <w:spacing w:after="0"/>
              <w:rPr>
                <w:rFonts w:ascii="Arial" w:hAnsi="Arial"/>
                <w:sz w:val="18"/>
                <w:lang w:val="en-US" w:eastAsia="zh-CN"/>
              </w:rPr>
            </w:pPr>
          </w:p>
        </w:tc>
      </w:tr>
      <w:tr w:rsidR="000060B3" w14:paraId="7E3BC98D"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2BC9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AC7D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1B091"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5F7156"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88BAEBC"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B288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DBE4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93B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FAB2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54A611BE"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39BAA"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5F7782F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E88FD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2E2B52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4C335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C599352"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75BC62"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8BE5D" w14:textId="77777777" w:rsidR="000060B3" w:rsidRDefault="000060B3">
            <w:pPr>
              <w:spacing w:after="0"/>
              <w:rPr>
                <w:rFonts w:ascii="Arial" w:hAnsi="Arial"/>
                <w:sz w:val="18"/>
                <w:lang w:val="en-US" w:eastAsia="zh-CN"/>
              </w:rPr>
            </w:pPr>
          </w:p>
        </w:tc>
      </w:tr>
      <w:tr w:rsidR="000060B3" w14:paraId="458B2C4B"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02945"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C306E"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D4AC92D"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47553"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00E5D0E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C59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B21A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76E1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CB6EC5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968DF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D19E6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B5B64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1E566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E55F0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7B261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715A6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A63300"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8481" w14:textId="77777777" w:rsidR="000060B3" w:rsidRDefault="000060B3">
            <w:pPr>
              <w:spacing w:after="0"/>
              <w:rPr>
                <w:rFonts w:ascii="Arial" w:hAnsi="Arial"/>
                <w:sz w:val="18"/>
                <w:lang w:val="en-US" w:eastAsia="zh-CN"/>
              </w:rPr>
            </w:pPr>
          </w:p>
        </w:tc>
      </w:tr>
      <w:tr w:rsidR="000060B3" w14:paraId="3ABE4880"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F1483"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2A235"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5A313"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CDBEE2"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6A20B9A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47FBF99"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6085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A5DC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64B63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531E37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EF9BF9"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3FA09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FF669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C0F842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4C8E3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F90F4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CCDAB5"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F3482" w14:textId="77777777" w:rsidR="000060B3" w:rsidRDefault="000060B3">
            <w:pPr>
              <w:spacing w:after="0"/>
              <w:rPr>
                <w:rFonts w:ascii="Arial" w:hAnsi="Arial"/>
                <w:sz w:val="18"/>
                <w:lang w:val="en-US" w:eastAsia="zh-CN"/>
              </w:rPr>
            </w:pPr>
          </w:p>
        </w:tc>
      </w:tr>
      <w:tr w:rsidR="000060B3" w14:paraId="5CD4FBD8"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03848"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BFD93"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B9499"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F05ACB"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54D7F3D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B264A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CB796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FD93F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22A7B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885B9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2F6AD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231EB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5E0D1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286D6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F966D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EB84A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4CAAC6"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038F0" w14:textId="77777777" w:rsidR="000060B3" w:rsidRDefault="000060B3">
            <w:pPr>
              <w:spacing w:after="0"/>
              <w:rPr>
                <w:rFonts w:ascii="Arial" w:hAnsi="Arial"/>
                <w:sz w:val="18"/>
                <w:lang w:val="en-US" w:eastAsia="zh-CN"/>
              </w:rPr>
            </w:pPr>
          </w:p>
        </w:tc>
      </w:tr>
      <w:tr w:rsidR="000060B3" w14:paraId="6F54BD32" w14:textId="77777777" w:rsidTr="000060B3">
        <w:trPr>
          <w:trHeight w:val="6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E713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9824E" w14:textId="77777777" w:rsidR="000060B3" w:rsidRDefault="000060B3">
            <w:pPr>
              <w:spacing w:after="0"/>
              <w:rPr>
                <w:rFonts w:ascii="Arial" w:hAnsi="Arial"/>
                <w:sz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0E68969F"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w:t>
            </w:r>
          </w:p>
        </w:tc>
        <w:tc>
          <w:tcPr>
            <w:tcW w:w="0" w:type="auto"/>
            <w:gridSpan w:val="14"/>
            <w:tcBorders>
              <w:top w:val="single" w:sz="4" w:space="0" w:color="auto"/>
              <w:left w:val="single" w:sz="4" w:space="0" w:color="auto"/>
              <w:bottom w:val="single" w:sz="4" w:space="0" w:color="auto"/>
              <w:right w:val="single" w:sz="4" w:space="0" w:color="auto"/>
            </w:tcBorders>
            <w:vAlign w:val="center"/>
            <w:hideMark/>
          </w:tcPr>
          <w:p w14:paraId="5D6712A6" w14:textId="77777777" w:rsidR="000060B3" w:rsidRDefault="000060B3">
            <w:pPr>
              <w:pStyle w:val="TAC"/>
              <w:rPr>
                <w:lang w:eastAsia="zh-CN"/>
              </w:rPr>
            </w:pPr>
            <w:r>
              <w:t>See CA_n7B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34FAE" w14:textId="77777777" w:rsidR="000060B3" w:rsidRDefault="000060B3">
            <w:pPr>
              <w:spacing w:after="0"/>
              <w:rPr>
                <w:rFonts w:ascii="Arial" w:hAnsi="Arial"/>
                <w:sz w:val="18"/>
                <w:lang w:val="en-US" w:eastAsia="zh-CN"/>
              </w:rPr>
            </w:pPr>
          </w:p>
        </w:tc>
      </w:tr>
      <w:tr w:rsidR="000060B3" w14:paraId="3A55468D"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B1217"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1B79F"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98E429A"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DE0E4"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14:paraId="30C96797"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97E0C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5F7E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302D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11AB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9ECA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9130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C6C4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83C7F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49B7AE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C74C9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D1C7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DC452A"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62850" w14:textId="77777777" w:rsidR="000060B3" w:rsidRDefault="000060B3">
            <w:pPr>
              <w:spacing w:after="0"/>
              <w:rPr>
                <w:rFonts w:ascii="Arial" w:hAnsi="Arial"/>
                <w:sz w:val="18"/>
                <w:lang w:val="en-US" w:eastAsia="zh-CN"/>
              </w:rPr>
            </w:pPr>
          </w:p>
        </w:tc>
      </w:tr>
      <w:tr w:rsidR="000060B3" w14:paraId="487696F1"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05F9E"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12CC7"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FBC3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644F71"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4E48642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A36747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0078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E76C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F7FDE"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93DB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2708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4927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480E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2004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2506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79375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85981"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E8A25" w14:textId="77777777" w:rsidR="000060B3" w:rsidRDefault="000060B3">
            <w:pPr>
              <w:spacing w:after="0"/>
              <w:rPr>
                <w:rFonts w:ascii="Arial" w:hAnsi="Arial"/>
                <w:sz w:val="18"/>
                <w:lang w:val="en-US" w:eastAsia="zh-CN"/>
              </w:rPr>
            </w:pPr>
          </w:p>
        </w:tc>
      </w:tr>
      <w:tr w:rsidR="000060B3" w14:paraId="0B82DEE9"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96BC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95F8E"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39A62"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D68C9A"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54DCB21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99E8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4AB3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A347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B123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5C9A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5DC1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84E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C9BB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ECD9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1FB5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C040F2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5F6C6"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8FF31" w14:textId="77777777" w:rsidR="000060B3" w:rsidRDefault="000060B3">
            <w:pPr>
              <w:spacing w:after="0"/>
              <w:rPr>
                <w:rFonts w:ascii="Arial" w:hAnsi="Arial"/>
                <w:sz w:val="18"/>
                <w:lang w:val="en-US" w:eastAsia="zh-CN"/>
              </w:rPr>
            </w:pPr>
          </w:p>
        </w:tc>
      </w:tr>
    </w:tbl>
    <w:p w14:paraId="36AE3789" w14:textId="77777777" w:rsidR="000060B3" w:rsidRDefault="000060B3" w:rsidP="000060B3">
      <w:pPr>
        <w:rPr>
          <w:lang w:eastAsia="ko-KR"/>
        </w:rPr>
      </w:pPr>
    </w:p>
    <w:p w14:paraId="558983D8" w14:textId="77777777" w:rsidR="005229A5" w:rsidRDefault="000060B3" w:rsidP="005229A5">
      <w:pPr>
        <w:pStyle w:val="Heading3"/>
        <w:ind w:left="0" w:firstLine="0"/>
      </w:pPr>
      <w:bookmarkStart w:id="115" w:name="_Toc56085236"/>
      <w:r>
        <w:rPr>
          <w:color w:val="000000"/>
          <w:lang w:val="en-US" w:eastAsia="zh-CN"/>
        </w:rPr>
        <w:t>5.6.2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15"/>
    </w:p>
    <w:p w14:paraId="7CDE6E94" w14:textId="1793DC7F" w:rsidR="000060B3" w:rsidRDefault="000060B3" w:rsidP="005229A5">
      <w:pPr>
        <w:tabs>
          <w:tab w:val="num" w:pos="680"/>
        </w:tabs>
        <w:spacing w:before="100" w:beforeAutospacing="1" w:afterLines="100" w:after="240"/>
        <w:outlineLvl w:val="2"/>
        <w:rPr>
          <w:color w:val="000000"/>
          <w:lang w:val="en-US" w:eastAsia="zh-CN"/>
        </w:rPr>
      </w:pPr>
      <w:r>
        <w:rPr>
          <w:color w:val="000000"/>
          <w:lang w:val="en-US" w:eastAsia="ja-JP"/>
        </w:rPr>
        <w:t xml:space="preserve">For </w:t>
      </w:r>
      <w:r>
        <w:rPr>
          <w:rFonts w:ascii="Arial" w:hAnsi="Arial"/>
          <w:color w:val="000000"/>
          <w:sz w:val="18"/>
          <w:lang w:val="en-US" w:eastAsia="zh-CN"/>
        </w:rPr>
        <w:t>CA_n3-n5-n7-n78</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5.6.2-1 and</w:t>
      </w:r>
      <w:r>
        <w:rPr>
          <w:color w:val="000000"/>
          <w:lang w:val="en-US" w:eastAsia="zh-CN"/>
        </w:rPr>
        <w:t xml:space="preserve"> </w:t>
      </w:r>
      <w:r>
        <w:rPr>
          <w:color w:val="000000"/>
          <w:lang w:val="en-US" w:eastAsia="ja-JP"/>
        </w:rPr>
        <w:t xml:space="preserve"> table 5.6.2-2</w:t>
      </w:r>
      <w:r>
        <w:rPr>
          <w:color w:val="000000"/>
          <w:lang w:val="en-US" w:eastAsia="zh-CN"/>
        </w:rPr>
        <w:t xml:space="preserve">, respectively. Values are derived from </w:t>
      </w: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r>
        <w:rPr>
          <w:color w:val="000000"/>
          <w:lang w:val="en-US" w:eastAsia="zh-CN"/>
        </w:rPr>
        <w:t>.</w:t>
      </w:r>
    </w:p>
    <w:p w14:paraId="7C452623" w14:textId="78E0160A" w:rsidR="000060B3" w:rsidRDefault="000060B3" w:rsidP="000060B3">
      <w:pPr>
        <w:pStyle w:val="TH"/>
        <w:rPr>
          <w:color w:val="000000"/>
        </w:rPr>
      </w:pPr>
      <w:r>
        <w:rPr>
          <w:color w:val="000000"/>
        </w:rPr>
        <w:t>Table 5.6.2-1: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060B3" w14:paraId="4FBE43C2" w14:textId="77777777" w:rsidTr="000060B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3D50F05"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ADE180"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B0A531"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0060B3" w14:paraId="35FEBBE3" w14:textId="77777777" w:rsidTr="000060B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3A462A"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CA_n3-n5-n7-n78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A2872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28EC51"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44515D34"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7AD2DA"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F7B16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5EF107"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4F86F5FC"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716E8F"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AB0F2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72507F"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30953F19"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979E94"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AB3D46"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5A9865"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0.8</w:t>
            </w:r>
          </w:p>
        </w:tc>
      </w:tr>
    </w:tbl>
    <w:p w14:paraId="68A264D7" w14:textId="77777777" w:rsidR="000060B3" w:rsidRDefault="000060B3" w:rsidP="000060B3">
      <w:pPr>
        <w:rPr>
          <w:color w:val="000000"/>
          <w:lang w:val="en-US" w:eastAsia="ja-JP"/>
        </w:rPr>
      </w:pPr>
    </w:p>
    <w:p w14:paraId="3903863D" w14:textId="5854EE3E" w:rsidR="000060B3" w:rsidRDefault="000060B3" w:rsidP="000060B3">
      <w:pPr>
        <w:pStyle w:val="TH"/>
        <w:rPr>
          <w:color w:val="000000"/>
          <w:lang w:eastAsia="zh-CN"/>
        </w:rPr>
      </w:pPr>
      <w:r>
        <w:rPr>
          <w:color w:val="000000"/>
        </w:rPr>
        <w:t>Table 5.6.2-2: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060B3" w14:paraId="1A297F4F" w14:textId="77777777" w:rsidTr="000060B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741AED8"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DDD88C3"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D450B9"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0060B3" w14:paraId="6ABAF47B" w14:textId="77777777" w:rsidTr="000060B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05B2B8"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CA_n3-n5-n7-n78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6A61F74"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115A1E"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1E0417B"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420CBE"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EFAABD"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760D11"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3978AE8"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3CF2B6"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380097"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7B7DD7"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C8A3DF0"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B8AC0B"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2ACD997"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246D83"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0.5</w:t>
            </w:r>
          </w:p>
        </w:tc>
      </w:tr>
    </w:tbl>
    <w:p w14:paraId="6E770A0F" w14:textId="77777777" w:rsidR="000060B3" w:rsidRDefault="000060B3" w:rsidP="000060B3">
      <w:pPr>
        <w:rPr>
          <w:rFonts w:eastAsia="MS Mincho"/>
          <w:lang w:eastAsia="ko-KR"/>
        </w:rPr>
      </w:pPr>
    </w:p>
    <w:p w14:paraId="3B9ED0A8" w14:textId="77777777" w:rsidR="005229A5" w:rsidRDefault="000060B3" w:rsidP="005229A5">
      <w:pPr>
        <w:pStyle w:val="Heading3"/>
        <w:ind w:left="0" w:firstLine="0"/>
      </w:pPr>
      <w:bookmarkStart w:id="116" w:name="_Toc56085237"/>
      <w:r>
        <w:rPr>
          <w:color w:val="000000"/>
          <w:lang w:val="en-US" w:eastAsia="zh-CN"/>
        </w:rPr>
        <w:t>5.6.3</w:t>
      </w:r>
      <w:r>
        <w:rPr>
          <w:rFonts w:ascii="Calibri" w:hAnsi="Calibri"/>
          <w:color w:val="000000"/>
          <w:sz w:val="22"/>
          <w:szCs w:val="22"/>
          <w:lang w:val="en-US" w:eastAsia="sv-SE"/>
        </w:rPr>
        <w:tab/>
      </w:r>
      <w:r>
        <w:rPr>
          <w:color w:val="000000"/>
          <w:lang w:val="en-US" w:eastAsia="zh-CN"/>
        </w:rPr>
        <w:t>REFSENS requirements</w:t>
      </w:r>
      <w:bookmarkEnd w:id="116"/>
    </w:p>
    <w:p w14:paraId="44EB8BF9" w14:textId="56B79EE3" w:rsidR="000060B3" w:rsidRDefault="000060B3" w:rsidP="005229A5">
      <w:pPr>
        <w:tabs>
          <w:tab w:val="num" w:pos="680"/>
        </w:tabs>
        <w:spacing w:before="100" w:beforeAutospacing="1" w:afterLines="100" w:after="240"/>
        <w:outlineLvl w:val="2"/>
        <w:rPr>
          <w:i/>
          <w:color w:val="000000"/>
          <w:lang w:eastAsia="zh-CN"/>
        </w:rPr>
      </w:pPr>
      <w:r>
        <w:rPr>
          <w:color w:val="000000"/>
          <w:lang w:val="en-US" w:eastAsia="ja-JP"/>
        </w:rPr>
        <w:t>MSD requirements are captured in lower order combinations.</w:t>
      </w:r>
    </w:p>
    <w:p w14:paraId="50893B1F" w14:textId="23703819" w:rsidR="002312D6" w:rsidRPr="00D872B4" w:rsidRDefault="002312D6" w:rsidP="002312D6">
      <w:pPr>
        <w:pStyle w:val="Heading2"/>
        <w:tabs>
          <w:tab w:val="left" w:pos="420"/>
        </w:tabs>
        <w:spacing w:after="240"/>
        <w:ind w:left="0" w:firstLine="0"/>
        <w:rPr>
          <w:color w:val="000000"/>
          <w:sz w:val="28"/>
          <w:lang w:val="en-US" w:eastAsia="zh-CN"/>
        </w:rPr>
      </w:pPr>
      <w:r>
        <w:rPr>
          <w:color w:val="000000"/>
        </w:rPr>
        <w:t>5.7</w:t>
      </w:r>
      <w:r>
        <w:rPr>
          <w:rFonts w:ascii="Calibri" w:hAnsi="Calibri"/>
          <w:color w:val="000000"/>
          <w:sz w:val="22"/>
          <w:szCs w:val="22"/>
          <w:lang w:eastAsia="sv-SE"/>
        </w:rPr>
        <w:tab/>
      </w:r>
      <w:r w:rsidRPr="005E327A">
        <w:rPr>
          <w:rFonts w:cs="Arial"/>
          <w:color w:val="000000"/>
          <w:sz w:val="28"/>
          <w:szCs w:val="28"/>
          <w:lang w:eastAsia="ja-JP"/>
        </w:rPr>
        <w:t>CA_n41-n66-n71-n77</w:t>
      </w:r>
    </w:p>
    <w:p w14:paraId="3BADF452" w14:textId="56927513" w:rsidR="002312D6" w:rsidRDefault="002312D6" w:rsidP="002312D6">
      <w:pPr>
        <w:tabs>
          <w:tab w:val="num" w:pos="680"/>
        </w:tabs>
        <w:spacing w:before="100" w:beforeAutospacing="1" w:afterLines="100" w:after="240"/>
        <w:outlineLvl w:val="2"/>
        <w:rPr>
          <w:rFonts w:ascii="Arial" w:hAnsi="Arial"/>
          <w:color w:val="000000"/>
          <w:sz w:val="28"/>
          <w:lang w:val="en-US" w:eastAsia="zh-CN"/>
        </w:rPr>
      </w:pPr>
      <w:r>
        <w:rPr>
          <w:rFonts w:ascii="Arial" w:hAnsi="Arial"/>
          <w:color w:val="000000"/>
          <w:sz w:val="28"/>
          <w:lang w:val="en-US" w:eastAsia="zh-CN"/>
        </w:rPr>
        <w:t>5.7.1</w:t>
      </w:r>
      <w:r>
        <w:rPr>
          <w:rFonts w:ascii="Calibri" w:hAnsi="Calibri"/>
          <w:color w:val="000000"/>
          <w:sz w:val="22"/>
          <w:szCs w:val="22"/>
          <w:lang w:val="en-US" w:eastAsia="sv-SE"/>
        </w:rPr>
        <w:tab/>
      </w:r>
      <w:r w:rsidRPr="00490FA6">
        <w:rPr>
          <w:rFonts w:ascii="Arial" w:hAnsi="Arial"/>
          <w:color w:val="000000"/>
          <w:sz w:val="28"/>
          <w:lang w:val="en-US" w:eastAsia="zh-CN"/>
        </w:rPr>
        <w:t>Channel bandwidths per o</w:t>
      </w:r>
      <w:r>
        <w:rPr>
          <w:rFonts w:ascii="Arial" w:hAnsi="Arial"/>
          <w:color w:val="000000"/>
          <w:sz w:val="28"/>
          <w:lang w:val="en-US" w:eastAsia="zh-CN"/>
        </w:rPr>
        <w:t>perating bands for CA</w:t>
      </w:r>
    </w:p>
    <w:p w14:paraId="1B82C263" w14:textId="2BEC4C10" w:rsidR="002312D6" w:rsidRDefault="002312D6" w:rsidP="002312D6">
      <w:pPr>
        <w:pStyle w:val="TH"/>
        <w:rPr>
          <w:color w:val="000000"/>
        </w:rPr>
      </w:pPr>
      <w:r>
        <w:rPr>
          <w:color w:val="000000"/>
        </w:rPr>
        <w:t xml:space="preserve">Table 5.7.2-1: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2312D6" w14:paraId="257B327B" w14:textId="77777777" w:rsidTr="001435E2">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2680638" w14:textId="77777777" w:rsidR="002312D6" w:rsidRDefault="002312D6" w:rsidP="001435E2">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6BC332EF" w14:textId="77777777" w:rsidR="002312D6" w:rsidRDefault="002312D6" w:rsidP="001435E2">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3A85FB8E" w14:textId="77777777" w:rsidR="002312D6" w:rsidRDefault="002312D6" w:rsidP="001435E2">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41104363" w14:textId="77777777" w:rsidR="002312D6" w:rsidRDefault="002312D6" w:rsidP="001435E2">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27F60DC6" w14:textId="77777777" w:rsidR="002312D6" w:rsidRDefault="002312D6" w:rsidP="001435E2">
            <w:pPr>
              <w:pStyle w:val="TAH"/>
            </w:pPr>
            <w:r>
              <w:t>Bandwidth combination set</w:t>
            </w:r>
          </w:p>
        </w:tc>
      </w:tr>
      <w:tr w:rsidR="002312D6" w14:paraId="5976B09C" w14:textId="77777777" w:rsidTr="001435E2">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024C7274" w14:textId="77777777" w:rsidR="002312D6" w:rsidRDefault="002312D6" w:rsidP="001435E2">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49CF707B" w14:textId="77777777" w:rsidR="002312D6" w:rsidRDefault="002312D6" w:rsidP="001435E2">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361AFC33" w14:textId="77777777" w:rsidR="002312D6" w:rsidRDefault="002312D6" w:rsidP="001435E2">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4449EF05" w14:textId="77777777" w:rsidR="002312D6" w:rsidRDefault="002312D6" w:rsidP="001435E2">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63635906" w14:textId="77777777" w:rsidR="002312D6" w:rsidRDefault="002312D6" w:rsidP="001435E2">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755B1C95" w14:textId="77777777" w:rsidR="002312D6" w:rsidRDefault="002312D6" w:rsidP="001435E2">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4364856D" w14:textId="77777777" w:rsidR="002312D6" w:rsidRDefault="002312D6" w:rsidP="001435E2">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025F85D6" w14:textId="77777777" w:rsidR="002312D6" w:rsidRDefault="002312D6" w:rsidP="001435E2">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259E110D" w14:textId="77777777" w:rsidR="002312D6" w:rsidRDefault="002312D6" w:rsidP="001435E2">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3C00DCF1" w14:textId="77777777" w:rsidR="002312D6" w:rsidRDefault="002312D6" w:rsidP="001435E2">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0828E365" w14:textId="77777777" w:rsidR="002312D6" w:rsidRDefault="002312D6" w:rsidP="001435E2">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23A84501" w14:textId="77777777" w:rsidR="002312D6" w:rsidRDefault="002312D6" w:rsidP="001435E2">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096BEA65" w14:textId="77777777" w:rsidR="002312D6" w:rsidRDefault="002312D6" w:rsidP="001435E2">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0C0BCC8F" w14:textId="77777777" w:rsidR="002312D6" w:rsidRDefault="002312D6" w:rsidP="001435E2">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3BB32F57" w14:textId="77777777" w:rsidR="002312D6" w:rsidRDefault="002312D6" w:rsidP="001435E2">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42BE895" w14:textId="77777777" w:rsidR="002312D6" w:rsidRDefault="002312D6" w:rsidP="001435E2">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03867D04" w14:textId="77777777" w:rsidR="002312D6" w:rsidRDefault="002312D6" w:rsidP="001435E2">
            <w:pPr>
              <w:pStyle w:val="TAH"/>
            </w:pPr>
          </w:p>
        </w:tc>
      </w:tr>
      <w:tr w:rsidR="002312D6" w14:paraId="23EEB996" w14:textId="77777777" w:rsidTr="001435E2">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9622651" w14:textId="77777777" w:rsidR="002312D6" w:rsidRPr="00EE445F" w:rsidRDefault="002312D6" w:rsidP="001435E2">
            <w:pPr>
              <w:pStyle w:val="TAC"/>
              <w:rPr>
                <w:lang w:eastAsia="zh-CN"/>
              </w:rPr>
            </w:pPr>
            <w:r>
              <w:rPr>
                <w:lang w:eastAsia="zh-CN"/>
              </w:rPr>
              <w:t>CA_n41A-n66A-n71A-n77A</w:t>
            </w:r>
          </w:p>
        </w:tc>
        <w:tc>
          <w:tcPr>
            <w:tcW w:w="1459" w:type="dxa"/>
            <w:vMerge w:val="restart"/>
            <w:tcBorders>
              <w:top w:val="single" w:sz="4" w:space="0" w:color="auto"/>
              <w:left w:val="single" w:sz="4" w:space="0" w:color="auto"/>
              <w:right w:val="single" w:sz="4" w:space="0" w:color="auto"/>
            </w:tcBorders>
            <w:shd w:val="clear" w:color="auto" w:fill="auto"/>
          </w:tcPr>
          <w:p w14:paraId="0564BC82" w14:textId="77777777" w:rsidR="002312D6" w:rsidRPr="00EA24EF" w:rsidRDefault="002312D6" w:rsidP="001435E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4A07ADB" w14:textId="77777777" w:rsidR="002312D6" w:rsidRPr="005F4CDF" w:rsidRDefault="002312D6" w:rsidP="001435E2">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1B95DCCE" w14:textId="77777777" w:rsidR="002312D6" w:rsidRPr="00EA24EF" w:rsidRDefault="002312D6" w:rsidP="001435E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449BFB" w14:textId="77777777" w:rsidR="002312D6" w:rsidRPr="00EA24EF" w:rsidRDefault="002312D6" w:rsidP="001435E2">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620E185" w14:textId="77777777" w:rsidR="002312D6" w:rsidRPr="00EA24EF" w:rsidRDefault="002312D6" w:rsidP="001435E2">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6789664" w14:textId="77777777" w:rsidR="002312D6" w:rsidRPr="00EA24EF" w:rsidRDefault="002312D6" w:rsidP="001435E2">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2B2E4376" w14:textId="77777777" w:rsidR="002312D6" w:rsidRPr="00EA24EF" w:rsidRDefault="002312D6" w:rsidP="001435E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8DEC422" w14:textId="77777777" w:rsidR="002312D6" w:rsidRPr="00EA24EF" w:rsidRDefault="002312D6" w:rsidP="001435E2">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05172406" w14:textId="77777777" w:rsidR="002312D6" w:rsidRPr="00EA24EF" w:rsidRDefault="002312D6" w:rsidP="001435E2">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63CD9B39" w14:textId="77777777" w:rsidR="002312D6" w:rsidRPr="00EA24EF" w:rsidRDefault="002312D6" w:rsidP="001435E2">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61C8B784" w14:textId="77777777" w:rsidR="002312D6" w:rsidRPr="00EA24EF" w:rsidRDefault="002312D6" w:rsidP="001435E2">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14:paraId="6C352CAD" w14:textId="77777777" w:rsidR="002312D6" w:rsidRPr="00EA24EF" w:rsidRDefault="002312D6" w:rsidP="001435E2">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4EFFCE00" w14:textId="77777777" w:rsidR="002312D6" w:rsidRPr="00EA24EF" w:rsidRDefault="002312D6" w:rsidP="001435E2">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468EB83B" w14:textId="77777777" w:rsidR="002312D6" w:rsidRPr="00EA24EF" w:rsidRDefault="002312D6" w:rsidP="001435E2">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6C3E8E4A" w14:textId="77777777" w:rsidR="002312D6" w:rsidRPr="00EA24EF" w:rsidRDefault="002312D6" w:rsidP="001435E2">
            <w:pPr>
              <w:pStyle w:val="TAC"/>
              <w:rPr>
                <w:rFonts w:cs="Arial"/>
                <w:szCs w:val="18"/>
                <w:lang w:val="en-US" w:eastAsia="zh-CN"/>
              </w:rPr>
            </w:pPr>
            <w:r>
              <w:rPr>
                <w:rFonts w:eastAsia="Yu Mincho"/>
              </w:rPr>
              <w:t>100</w:t>
            </w:r>
          </w:p>
        </w:tc>
        <w:tc>
          <w:tcPr>
            <w:tcW w:w="1288" w:type="dxa"/>
            <w:vMerge w:val="restart"/>
            <w:tcBorders>
              <w:top w:val="single" w:sz="4" w:space="0" w:color="auto"/>
              <w:left w:val="single" w:sz="4" w:space="0" w:color="auto"/>
              <w:right w:val="single" w:sz="4" w:space="0" w:color="auto"/>
            </w:tcBorders>
            <w:shd w:val="clear" w:color="auto" w:fill="auto"/>
          </w:tcPr>
          <w:p w14:paraId="36E5AB70" w14:textId="77777777" w:rsidR="002312D6" w:rsidRDefault="002312D6" w:rsidP="001435E2">
            <w:pPr>
              <w:pStyle w:val="TAC"/>
              <w:rPr>
                <w:lang w:val="en-US" w:eastAsia="zh-CN"/>
              </w:rPr>
            </w:pPr>
            <w:r>
              <w:rPr>
                <w:rFonts w:hint="eastAsia"/>
                <w:lang w:val="en-US" w:eastAsia="zh-CN"/>
              </w:rPr>
              <w:t>0</w:t>
            </w:r>
          </w:p>
        </w:tc>
      </w:tr>
      <w:tr w:rsidR="002312D6" w14:paraId="7CD72B7A" w14:textId="77777777" w:rsidTr="001435E2">
        <w:trPr>
          <w:trHeight w:val="187"/>
          <w:jc w:val="center"/>
        </w:trPr>
        <w:tc>
          <w:tcPr>
            <w:tcW w:w="1418" w:type="dxa"/>
            <w:vMerge/>
            <w:tcBorders>
              <w:left w:val="single" w:sz="4" w:space="0" w:color="auto"/>
              <w:right w:val="single" w:sz="4" w:space="0" w:color="auto"/>
            </w:tcBorders>
            <w:shd w:val="clear" w:color="auto" w:fill="auto"/>
          </w:tcPr>
          <w:p w14:paraId="1852776D" w14:textId="77777777" w:rsidR="002312D6" w:rsidRPr="00EA24EF" w:rsidRDefault="002312D6" w:rsidP="001435E2">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2EBC5276" w14:textId="77777777" w:rsidR="002312D6" w:rsidRPr="00EA24EF" w:rsidRDefault="002312D6" w:rsidP="001435E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B445BF" w14:textId="77777777" w:rsidR="002312D6" w:rsidRPr="005F4CDF" w:rsidRDefault="002312D6" w:rsidP="001435E2">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63E471CC" w14:textId="77777777" w:rsidR="002312D6" w:rsidRPr="00EA24EF" w:rsidRDefault="002312D6" w:rsidP="001435E2">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4DEE8EE7" w14:textId="77777777" w:rsidR="002312D6" w:rsidRPr="00EA24EF" w:rsidRDefault="002312D6" w:rsidP="001435E2">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3ED0E0E" w14:textId="77777777" w:rsidR="002312D6" w:rsidRPr="00EA24EF" w:rsidRDefault="002312D6" w:rsidP="001435E2">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48411CA2" w14:textId="77777777" w:rsidR="002312D6" w:rsidRPr="00EA24EF" w:rsidRDefault="002312D6" w:rsidP="001435E2">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04F43BC3" w14:textId="77777777" w:rsidR="002312D6" w:rsidRPr="00EA24EF" w:rsidRDefault="002312D6" w:rsidP="001435E2">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28A55134" w14:textId="77777777" w:rsidR="002312D6" w:rsidRPr="00EA24EF" w:rsidRDefault="002312D6" w:rsidP="001435E2">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6928F58E" w14:textId="77777777" w:rsidR="002312D6" w:rsidRPr="00EA24EF" w:rsidRDefault="002312D6" w:rsidP="001435E2">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6361353B" w14:textId="77777777" w:rsidR="002312D6" w:rsidRPr="00EA24EF" w:rsidRDefault="002312D6" w:rsidP="001435E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4400D0" w14:textId="77777777" w:rsidR="002312D6" w:rsidRPr="00EA24EF" w:rsidRDefault="002312D6" w:rsidP="001435E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DFE004" w14:textId="77777777" w:rsidR="002312D6" w:rsidRPr="00EA24EF" w:rsidRDefault="002312D6" w:rsidP="001435E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1A1B29F" w14:textId="77777777" w:rsidR="002312D6" w:rsidRPr="00EA24EF" w:rsidRDefault="002312D6" w:rsidP="001435E2">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34E6E4F" w14:textId="77777777" w:rsidR="002312D6" w:rsidRPr="00EA24EF" w:rsidRDefault="002312D6" w:rsidP="001435E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2EA906F" w14:textId="77777777" w:rsidR="002312D6" w:rsidRPr="00EA24EF" w:rsidRDefault="002312D6" w:rsidP="001435E2">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BB3D3F5" w14:textId="77777777" w:rsidR="002312D6" w:rsidRDefault="002312D6" w:rsidP="001435E2">
            <w:pPr>
              <w:pStyle w:val="TAC"/>
              <w:rPr>
                <w:lang w:val="en-US" w:eastAsia="zh-CN"/>
              </w:rPr>
            </w:pPr>
          </w:p>
        </w:tc>
      </w:tr>
      <w:tr w:rsidR="002312D6" w14:paraId="7337171E" w14:textId="77777777" w:rsidTr="001435E2">
        <w:trPr>
          <w:trHeight w:val="187"/>
          <w:jc w:val="center"/>
        </w:trPr>
        <w:tc>
          <w:tcPr>
            <w:tcW w:w="1418" w:type="dxa"/>
            <w:vMerge/>
            <w:tcBorders>
              <w:left w:val="single" w:sz="4" w:space="0" w:color="auto"/>
              <w:right w:val="single" w:sz="4" w:space="0" w:color="auto"/>
            </w:tcBorders>
            <w:shd w:val="clear" w:color="auto" w:fill="auto"/>
          </w:tcPr>
          <w:p w14:paraId="65ABE07A" w14:textId="77777777" w:rsidR="002312D6" w:rsidRPr="00EA24EF" w:rsidRDefault="002312D6" w:rsidP="001435E2">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DCF9D96" w14:textId="77777777" w:rsidR="002312D6" w:rsidRPr="00EA24EF" w:rsidRDefault="002312D6" w:rsidP="001435E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DD413B" w14:textId="77777777" w:rsidR="002312D6" w:rsidRPr="005F4CDF" w:rsidRDefault="002312D6" w:rsidP="001435E2">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731C680C" w14:textId="77777777" w:rsidR="002312D6" w:rsidRPr="00EA24EF" w:rsidRDefault="002312D6" w:rsidP="001435E2">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23D078B1" w14:textId="77777777" w:rsidR="002312D6" w:rsidRPr="00EA24EF" w:rsidRDefault="002312D6" w:rsidP="001435E2">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0FB2DA2C" w14:textId="77777777" w:rsidR="002312D6" w:rsidRPr="00EA24EF" w:rsidRDefault="002312D6" w:rsidP="001435E2">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5B68827B" w14:textId="77777777" w:rsidR="002312D6" w:rsidRPr="00EA24EF" w:rsidRDefault="002312D6" w:rsidP="001435E2">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536280E0" w14:textId="77777777" w:rsidR="002312D6" w:rsidRPr="00EA24EF" w:rsidRDefault="002312D6" w:rsidP="001435E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F6E333" w14:textId="77777777" w:rsidR="002312D6" w:rsidRPr="00EA24EF" w:rsidRDefault="002312D6" w:rsidP="001435E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76DC7E" w14:textId="77777777" w:rsidR="002312D6" w:rsidRPr="00EA24EF" w:rsidRDefault="002312D6" w:rsidP="001435E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F593C3" w14:textId="77777777" w:rsidR="002312D6" w:rsidRPr="00EA24EF" w:rsidRDefault="002312D6" w:rsidP="001435E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3245FA" w14:textId="77777777" w:rsidR="002312D6" w:rsidRPr="00EA24EF" w:rsidRDefault="002312D6" w:rsidP="001435E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B3731E" w14:textId="77777777" w:rsidR="002312D6" w:rsidRPr="00EA24EF" w:rsidRDefault="002312D6" w:rsidP="001435E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E542F65" w14:textId="77777777" w:rsidR="002312D6" w:rsidRPr="00EA24EF" w:rsidRDefault="002312D6" w:rsidP="001435E2">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EAB2C4D" w14:textId="77777777" w:rsidR="002312D6" w:rsidRPr="00EA24EF" w:rsidRDefault="002312D6" w:rsidP="001435E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CF746A" w14:textId="77777777" w:rsidR="002312D6" w:rsidRPr="00EA24EF" w:rsidRDefault="002312D6" w:rsidP="001435E2">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CB1FCAC" w14:textId="77777777" w:rsidR="002312D6" w:rsidRDefault="002312D6" w:rsidP="001435E2">
            <w:pPr>
              <w:pStyle w:val="TAC"/>
              <w:rPr>
                <w:lang w:val="en-US" w:eastAsia="zh-CN"/>
              </w:rPr>
            </w:pPr>
          </w:p>
        </w:tc>
      </w:tr>
      <w:tr w:rsidR="002312D6" w14:paraId="65457DAD" w14:textId="77777777" w:rsidTr="001435E2">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237EC26D" w14:textId="77777777" w:rsidR="002312D6" w:rsidRPr="00EA24EF" w:rsidRDefault="002312D6" w:rsidP="001435E2">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0F5920F" w14:textId="77777777" w:rsidR="002312D6" w:rsidRPr="00EA24EF" w:rsidRDefault="002312D6" w:rsidP="001435E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F127B5" w14:textId="77777777" w:rsidR="002312D6" w:rsidRPr="005F4CDF" w:rsidRDefault="002312D6" w:rsidP="001435E2">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98D37EC" w14:textId="77777777" w:rsidR="002312D6" w:rsidRPr="00EA24EF" w:rsidRDefault="002312D6" w:rsidP="001435E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A74B9A" w14:textId="77777777" w:rsidR="002312D6" w:rsidRPr="00EA24EF" w:rsidRDefault="002312D6" w:rsidP="001435E2">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20C17F4" w14:textId="77777777" w:rsidR="002312D6" w:rsidRPr="00EA24EF" w:rsidRDefault="002312D6" w:rsidP="001435E2">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04FFD0A6" w14:textId="77777777" w:rsidR="002312D6" w:rsidRPr="00EA24EF" w:rsidRDefault="002312D6" w:rsidP="001435E2">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64F41E15" w14:textId="77777777" w:rsidR="002312D6" w:rsidRPr="00EA24EF" w:rsidRDefault="002312D6" w:rsidP="001435E2">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04330B29" w14:textId="77777777" w:rsidR="002312D6" w:rsidRPr="00EA24EF" w:rsidRDefault="002312D6" w:rsidP="001435E2">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353FDD37" w14:textId="77777777" w:rsidR="002312D6" w:rsidRPr="00EA24EF" w:rsidRDefault="002312D6" w:rsidP="001435E2">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6E165F18" w14:textId="77777777" w:rsidR="002312D6" w:rsidRPr="00EA24EF" w:rsidRDefault="002312D6" w:rsidP="001435E2">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6B4B0CEF" w14:textId="77777777" w:rsidR="002312D6" w:rsidRPr="00EA24EF" w:rsidRDefault="002312D6" w:rsidP="001435E2">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393C1859" w14:textId="77777777" w:rsidR="002312D6" w:rsidRPr="00EA24EF" w:rsidRDefault="002312D6" w:rsidP="001435E2">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517EDAFC" w14:textId="77777777" w:rsidR="002312D6" w:rsidRPr="00EA24EF" w:rsidRDefault="002312D6" w:rsidP="001435E2">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0AA3C86C" w14:textId="77777777" w:rsidR="002312D6" w:rsidRPr="00EA24EF" w:rsidRDefault="002312D6" w:rsidP="001435E2">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484C86AA" w14:textId="77777777" w:rsidR="002312D6" w:rsidRPr="00EA24EF" w:rsidRDefault="002312D6" w:rsidP="001435E2">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3AD700C6" w14:textId="77777777" w:rsidR="002312D6" w:rsidRDefault="002312D6" w:rsidP="001435E2">
            <w:pPr>
              <w:pStyle w:val="TAC"/>
              <w:rPr>
                <w:lang w:val="en-US" w:eastAsia="zh-CN"/>
              </w:rPr>
            </w:pPr>
          </w:p>
        </w:tc>
      </w:tr>
      <w:tr w:rsidR="002312D6" w14:paraId="1AE517CE" w14:textId="77777777" w:rsidTr="001435E2">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5F33635" w14:textId="77777777" w:rsidR="002312D6" w:rsidRPr="00EE445F" w:rsidRDefault="002312D6" w:rsidP="001435E2">
            <w:pPr>
              <w:pStyle w:val="TAC"/>
              <w:rPr>
                <w:lang w:eastAsia="zh-CN"/>
              </w:rPr>
            </w:pPr>
            <w:r>
              <w:rPr>
                <w:lang w:eastAsia="zh-CN"/>
              </w:rPr>
              <w:t>CA_n41C-n66A-n71A-n77A</w:t>
            </w:r>
          </w:p>
        </w:tc>
        <w:tc>
          <w:tcPr>
            <w:tcW w:w="1459" w:type="dxa"/>
            <w:vMerge w:val="restart"/>
            <w:tcBorders>
              <w:top w:val="single" w:sz="4" w:space="0" w:color="auto"/>
              <w:left w:val="single" w:sz="4" w:space="0" w:color="auto"/>
              <w:right w:val="single" w:sz="4" w:space="0" w:color="auto"/>
            </w:tcBorders>
            <w:shd w:val="clear" w:color="auto" w:fill="auto"/>
          </w:tcPr>
          <w:p w14:paraId="4E73595C" w14:textId="77777777" w:rsidR="002312D6" w:rsidRPr="00EA24EF" w:rsidRDefault="002312D6" w:rsidP="001435E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A37EA8D" w14:textId="77777777" w:rsidR="002312D6" w:rsidRPr="005F4CDF" w:rsidRDefault="002312D6" w:rsidP="001435E2">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0E2DEBAF" w14:textId="77777777" w:rsidR="002312D6" w:rsidRPr="00EA24EF" w:rsidRDefault="002312D6" w:rsidP="001435E2">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val="restart"/>
            <w:tcBorders>
              <w:top w:val="single" w:sz="4" w:space="0" w:color="auto"/>
              <w:left w:val="single" w:sz="4" w:space="0" w:color="auto"/>
              <w:right w:val="single" w:sz="4" w:space="0" w:color="auto"/>
            </w:tcBorders>
            <w:shd w:val="clear" w:color="auto" w:fill="auto"/>
          </w:tcPr>
          <w:p w14:paraId="12B73E7E" w14:textId="77777777" w:rsidR="002312D6" w:rsidRDefault="002312D6" w:rsidP="001435E2">
            <w:pPr>
              <w:pStyle w:val="TAC"/>
              <w:rPr>
                <w:lang w:val="en-US" w:eastAsia="zh-CN"/>
              </w:rPr>
            </w:pPr>
            <w:r>
              <w:rPr>
                <w:rFonts w:hint="eastAsia"/>
                <w:lang w:val="en-US" w:eastAsia="zh-CN"/>
              </w:rPr>
              <w:t>0</w:t>
            </w:r>
          </w:p>
        </w:tc>
      </w:tr>
      <w:tr w:rsidR="002312D6" w14:paraId="18D83F41" w14:textId="77777777" w:rsidTr="001435E2">
        <w:trPr>
          <w:trHeight w:val="187"/>
          <w:jc w:val="center"/>
        </w:trPr>
        <w:tc>
          <w:tcPr>
            <w:tcW w:w="1418" w:type="dxa"/>
            <w:vMerge/>
            <w:tcBorders>
              <w:left w:val="single" w:sz="4" w:space="0" w:color="auto"/>
              <w:right w:val="single" w:sz="4" w:space="0" w:color="auto"/>
            </w:tcBorders>
            <w:shd w:val="clear" w:color="auto" w:fill="auto"/>
          </w:tcPr>
          <w:p w14:paraId="61CEFDDE" w14:textId="77777777" w:rsidR="002312D6" w:rsidRPr="00EA24EF" w:rsidRDefault="002312D6" w:rsidP="001435E2">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5CEE2B27" w14:textId="77777777" w:rsidR="002312D6" w:rsidRPr="00EA24EF" w:rsidRDefault="002312D6" w:rsidP="001435E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FA5A86" w14:textId="77777777" w:rsidR="002312D6" w:rsidRPr="005F4CDF" w:rsidRDefault="002312D6" w:rsidP="001435E2">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A6F9AFA" w14:textId="77777777" w:rsidR="002312D6" w:rsidRPr="00EA24EF" w:rsidRDefault="002312D6" w:rsidP="001435E2">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4699298F" w14:textId="77777777" w:rsidR="002312D6" w:rsidRPr="00EA24EF" w:rsidRDefault="002312D6" w:rsidP="001435E2">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7CDC2A63" w14:textId="77777777" w:rsidR="002312D6" w:rsidRPr="00EA24EF" w:rsidRDefault="002312D6" w:rsidP="001435E2">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25531732" w14:textId="77777777" w:rsidR="002312D6" w:rsidRPr="00EA24EF" w:rsidRDefault="002312D6" w:rsidP="001435E2">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7FAD9D1F" w14:textId="77777777" w:rsidR="002312D6" w:rsidRPr="00EA24EF" w:rsidRDefault="002312D6" w:rsidP="001435E2">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4271A4CC" w14:textId="77777777" w:rsidR="002312D6" w:rsidRPr="00EA24EF" w:rsidRDefault="002312D6" w:rsidP="001435E2">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CCC0DBD" w14:textId="77777777" w:rsidR="002312D6" w:rsidRPr="00EA24EF" w:rsidRDefault="002312D6" w:rsidP="001435E2">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5B37C727" w14:textId="77777777" w:rsidR="002312D6" w:rsidRPr="00EA24EF" w:rsidRDefault="002312D6" w:rsidP="001435E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5E0058D" w14:textId="77777777" w:rsidR="002312D6" w:rsidRPr="00EA24EF" w:rsidRDefault="002312D6" w:rsidP="001435E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41B8A7" w14:textId="77777777" w:rsidR="002312D6" w:rsidRPr="00EA24EF" w:rsidRDefault="002312D6" w:rsidP="001435E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55D4FB" w14:textId="77777777" w:rsidR="002312D6" w:rsidRPr="00EA24EF" w:rsidRDefault="002312D6" w:rsidP="001435E2">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D873D5" w14:textId="77777777" w:rsidR="002312D6" w:rsidRPr="00EA24EF" w:rsidRDefault="002312D6" w:rsidP="001435E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E07344" w14:textId="77777777" w:rsidR="002312D6" w:rsidRPr="00EA24EF" w:rsidRDefault="002312D6" w:rsidP="001435E2">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70B2DD14" w14:textId="77777777" w:rsidR="002312D6" w:rsidRDefault="002312D6" w:rsidP="001435E2">
            <w:pPr>
              <w:pStyle w:val="TAC"/>
              <w:rPr>
                <w:lang w:val="en-US" w:eastAsia="zh-CN"/>
              </w:rPr>
            </w:pPr>
          </w:p>
        </w:tc>
      </w:tr>
      <w:tr w:rsidR="002312D6" w14:paraId="2F65332F" w14:textId="77777777" w:rsidTr="001435E2">
        <w:trPr>
          <w:trHeight w:val="187"/>
          <w:jc w:val="center"/>
        </w:trPr>
        <w:tc>
          <w:tcPr>
            <w:tcW w:w="1418" w:type="dxa"/>
            <w:vMerge/>
            <w:tcBorders>
              <w:left w:val="single" w:sz="4" w:space="0" w:color="auto"/>
              <w:right w:val="single" w:sz="4" w:space="0" w:color="auto"/>
            </w:tcBorders>
            <w:shd w:val="clear" w:color="auto" w:fill="auto"/>
          </w:tcPr>
          <w:p w14:paraId="3AFF652C" w14:textId="77777777" w:rsidR="002312D6" w:rsidRPr="00EA24EF" w:rsidRDefault="002312D6" w:rsidP="001435E2">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2D92A8A" w14:textId="77777777" w:rsidR="002312D6" w:rsidRPr="00EA24EF" w:rsidRDefault="002312D6" w:rsidP="001435E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41DD02" w14:textId="77777777" w:rsidR="002312D6" w:rsidRPr="005F4CDF" w:rsidRDefault="002312D6" w:rsidP="001435E2">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49C8465B" w14:textId="77777777" w:rsidR="002312D6" w:rsidRPr="00EA24EF" w:rsidRDefault="002312D6" w:rsidP="001435E2">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233FE67B" w14:textId="77777777" w:rsidR="002312D6" w:rsidRPr="00EA24EF" w:rsidRDefault="002312D6" w:rsidP="001435E2">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579B2DB" w14:textId="77777777" w:rsidR="002312D6" w:rsidRPr="00EA24EF" w:rsidRDefault="002312D6" w:rsidP="001435E2">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08CF61EA" w14:textId="77777777" w:rsidR="002312D6" w:rsidRPr="00EA24EF" w:rsidRDefault="002312D6" w:rsidP="001435E2">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6EC0622" w14:textId="77777777" w:rsidR="002312D6" w:rsidRPr="00EA24EF" w:rsidRDefault="002312D6" w:rsidP="001435E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B3FBB3" w14:textId="77777777" w:rsidR="002312D6" w:rsidRPr="00EA24EF" w:rsidRDefault="002312D6" w:rsidP="001435E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CBE874" w14:textId="77777777" w:rsidR="002312D6" w:rsidRPr="00EA24EF" w:rsidRDefault="002312D6" w:rsidP="001435E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A18FAA" w14:textId="77777777" w:rsidR="002312D6" w:rsidRPr="00EA24EF" w:rsidRDefault="002312D6" w:rsidP="001435E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1171AE" w14:textId="77777777" w:rsidR="002312D6" w:rsidRPr="00EA24EF" w:rsidRDefault="002312D6" w:rsidP="001435E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43030A" w14:textId="77777777" w:rsidR="002312D6" w:rsidRPr="00EA24EF" w:rsidRDefault="002312D6" w:rsidP="001435E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1D886F4" w14:textId="77777777" w:rsidR="002312D6" w:rsidRPr="00EA24EF" w:rsidRDefault="002312D6" w:rsidP="001435E2">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BDFCD5" w14:textId="77777777" w:rsidR="002312D6" w:rsidRPr="00EA24EF" w:rsidRDefault="002312D6" w:rsidP="001435E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994814" w14:textId="77777777" w:rsidR="002312D6" w:rsidRPr="00EA24EF" w:rsidRDefault="002312D6" w:rsidP="001435E2">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046EF2CC" w14:textId="77777777" w:rsidR="002312D6" w:rsidRDefault="002312D6" w:rsidP="001435E2">
            <w:pPr>
              <w:pStyle w:val="TAC"/>
              <w:rPr>
                <w:lang w:val="en-US" w:eastAsia="zh-CN"/>
              </w:rPr>
            </w:pPr>
          </w:p>
        </w:tc>
      </w:tr>
      <w:tr w:rsidR="002312D6" w14:paraId="55B5E71F" w14:textId="77777777" w:rsidTr="001435E2">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586958F5" w14:textId="77777777" w:rsidR="002312D6" w:rsidRPr="00EA24EF" w:rsidRDefault="002312D6" w:rsidP="001435E2">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C868266" w14:textId="77777777" w:rsidR="002312D6" w:rsidRPr="00EA24EF" w:rsidRDefault="002312D6" w:rsidP="001435E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456344" w14:textId="77777777" w:rsidR="002312D6" w:rsidRPr="005F4CDF" w:rsidRDefault="002312D6" w:rsidP="001435E2">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3FDE3E0" w14:textId="77777777" w:rsidR="002312D6" w:rsidRPr="00EA24EF" w:rsidRDefault="002312D6" w:rsidP="001435E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BB662" w14:textId="77777777" w:rsidR="002312D6" w:rsidRPr="00EA24EF" w:rsidRDefault="002312D6" w:rsidP="001435E2">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830954F" w14:textId="77777777" w:rsidR="002312D6" w:rsidRPr="00EA24EF" w:rsidRDefault="002312D6" w:rsidP="001435E2">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5ADCCB05" w14:textId="77777777" w:rsidR="002312D6" w:rsidRPr="00EA24EF" w:rsidRDefault="002312D6" w:rsidP="001435E2">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6365580E" w14:textId="77777777" w:rsidR="002312D6" w:rsidRPr="00EA24EF" w:rsidRDefault="002312D6" w:rsidP="001435E2">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41EFF7BD" w14:textId="77777777" w:rsidR="002312D6" w:rsidRPr="00EA24EF" w:rsidRDefault="002312D6" w:rsidP="001435E2">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2DFFE1A8" w14:textId="77777777" w:rsidR="002312D6" w:rsidRPr="00EA24EF" w:rsidRDefault="002312D6" w:rsidP="001435E2">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4C80B542" w14:textId="77777777" w:rsidR="002312D6" w:rsidRPr="00EA24EF" w:rsidRDefault="002312D6" w:rsidP="001435E2">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00B68CE8" w14:textId="77777777" w:rsidR="002312D6" w:rsidRPr="00EA24EF" w:rsidRDefault="002312D6" w:rsidP="001435E2">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76485148" w14:textId="77777777" w:rsidR="002312D6" w:rsidRPr="00EA24EF" w:rsidRDefault="002312D6" w:rsidP="001435E2">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4F632F6B" w14:textId="77777777" w:rsidR="002312D6" w:rsidRPr="00EA24EF" w:rsidRDefault="002312D6" w:rsidP="001435E2">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2B1EEF6B" w14:textId="77777777" w:rsidR="002312D6" w:rsidRPr="00EA24EF" w:rsidRDefault="002312D6" w:rsidP="001435E2">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5CD3A3A7" w14:textId="77777777" w:rsidR="002312D6" w:rsidRPr="00EA24EF" w:rsidRDefault="002312D6" w:rsidP="001435E2">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3E3A17F5" w14:textId="77777777" w:rsidR="002312D6" w:rsidRDefault="002312D6" w:rsidP="001435E2">
            <w:pPr>
              <w:pStyle w:val="TAC"/>
              <w:rPr>
                <w:lang w:val="en-US" w:eastAsia="zh-CN"/>
              </w:rPr>
            </w:pPr>
          </w:p>
        </w:tc>
      </w:tr>
      <w:tr w:rsidR="002312D6" w14:paraId="2599B080" w14:textId="77777777" w:rsidTr="001435E2">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E70774A" w14:textId="77777777" w:rsidR="002312D6" w:rsidRPr="00EE445F" w:rsidRDefault="002312D6" w:rsidP="001435E2">
            <w:pPr>
              <w:pStyle w:val="TAC"/>
              <w:rPr>
                <w:lang w:eastAsia="zh-CN"/>
              </w:rPr>
            </w:pPr>
            <w:r>
              <w:rPr>
                <w:lang w:eastAsia="zh-CN"/>
              </w:rPr>
              <w:t>CA_n41(2A)-n66A-n71A-n77A</w:t>
            </w:r>
          </w:p>
        </w:tc>
        <w:tc>
          <w:tcPr>
            <w:tcW w:w="1459" w:type="dxa"/>
            <w:vMerge w:val="restart"/>
            <w:tcBorders>
              <w:top w:val="single" w:sz="4" w:space="0" w:color="auto"/>
              <w:left w:val="single" w:sz="4" w:space="0" w:color="auto"/>
              <w:right w:val="single" w:sz="4" w:space="0" w:color="auto"/>
            </w:tcBorders>
            <w:shd w:val="clear" w:color="auto" w:fill="auto"/>
          </w:tcPr>
          <w:p w14:paraId="7B9D225A" w14:textId="77777777" w:rsidR="002312D6" w:rsidRPr="00EA24EF" w:rsidRDefault="002312D6" w:rsidP="001435E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63BDA0B" w14:textId="77777777" w:rsidR="002312D6" w:rsidRPr="005F4CDF" w:rsidRDefault="002312D6" w:rsidP="001435E2">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5128C1DE" w14:textId="77777777" w:rsidR="002312D6" w:rsidRPr="00EA24EF" w:rsidRDefault="002312D6" w:rsidP="001435E2">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val="restart"/>
            <w:tcBorders>
              <w:top w:val="single" w:sz="4" w:space="0" w:color="auto"/>
              <w:left w:val="single" w:sz="4" w:space="0" w:color="auto"/>
              <w:right w:val="single" w:sz="4" w:space="0" w:color="auto"/>
            </w:tcBorders>
            <w:shd w:val="clear" w:color="auto" w:fill="auto"/>
          </w:tcPr>
          <w:p w14:paraId="23A254BE" w14:textId="77777777" w:rsidR="002312D6" w:rsidRDefault="002312D6" w:rsidP="001435E2">
            <w:pPr>
              <w:pStyle w:val="TAC"/>
              <w:rPr>
                <w:lang w:val="en-US" w:eastAsia="zh-CN"/>
              </w:rPr>
            </w:pPr>
            <w:r>
              <w:rPr>
                <w:rFonts w:hint="eastAsia"/>
                <w:lang w:val="en-US" w:eastAsia="zh-CN"/>
              </w:rPr>
              <w:t>0</w:t>
            </w:r>
          </w:p>
        </w:tc>
      </w:tr>
      <w:tr w:rsidR="002312D6" w14:paraId="0A1D64DE" w14:textId="77777777" w:rsidTr="001435E2">
        <w:trPr>
          <w:trHeight w:val="187"/>
          <w:jc w:val="center"/>
        </w:trPr>
        <w:tc>
          <w:tcPr>
            <w:tcW w:w="1418" w:type="dxa"/>
            <w:vMerge/>
            <w:tcBorders>
              <w:left w:val="single" w:sz="4" w:space="0" w:color="auto"/>
              <w:right w:val="single" w:sz="4" w:space="0" w:color="auto"/>
            </w:tcBorders>
            <w:shd w:val="clear" w:color="auto" w:fill="auto"/>
          </w:tcPr>
          <w:p w14:paraId="1414F02D" w14:textId="77777777" w:rsidR="002312D6" w:rsidRPr="00EA24EF" w:rsidRDefault="002312D6" w:rsidP="001435E2">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24EA161" w14:textId="77777777" w:rsidR="002312D6" w:rsidRPr="00EA24EF" w:rsidRDefault="002312D6" w:rsidP="001435E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91AE1A" w14:textId="77777777" w:rsidR="002312D6" w:rsidRPr="005F4CDF" w:rsidRDefault="002312D6" w:rsidP="001435E2">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78D0E732" w14:textId="77777777" w:rsidR="002312D6" w:rsidRPr="00EA24EF" w:rsidRDefault="002312D6" w:rsidP="001435E2">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01427283" w14:textId="77777777" w:rsidR="002312D6" w:rsidRPr="00EA24EF" w:rsidRDefault="002312D6" w:rsidP="001435E2">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D2FBD1D" w14:textId="77777777" w:rsidR="002312D6" w:rsidRPr="00EA24EF" w:rsidRDefault="002312D6" w:rsidP="001435E2">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5B770436" w14:textId="77777777" w:rsidR="002312D6" w:rsidRPr="00EA24EF" w:rsidRDefault="002312D6" w:rsidP="001435E2">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7FE9689A" w14:textId="77777777" w:rsidR="002312D6" w:rsidRPr="00EA24EF" w:rsidRDefault="002312D6" w:rsidP="001435E2">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385EC5BF" w14:textId="77777777" w:rsidR="002312D6" w:rsidRPr="00EA24EF" w:rsidRDefault="002312D6" w:rsidP="001435E2">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26D4F626" w14:textId="77777777" w:rsidR="002312D6" w:rsidRPr="00EA24EF" w:rsidRDefault="002312D6" w:rsidP="001435E2">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52F3C767" w14:textId="77777777" w:rsidR="002312D6" w:rsidRPr="00EA24EF" w:rsidRDefault="002312D6" w:rsidP="001435E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D358BB6" w14:textId="77777777" w:rsidR="002312D6" w:rsidRPr="00EA24EF" w:rsidRDefault="002312D6" w:rsidP="001435E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3DC864" w14:textId="77777777" w:rsidR="002312D6" w:rsidRPr="00EA24EF" w:rsidRDefault="002312D6" w:rsidP="001435E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F3D8728" w14:textId="77777777" w:rsidR="002312D6" w:rsidRPr="00EA24EF" w:rsidRDefault="002312D6" w:rsidP="001435E2">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76F9C7" w14:textId="77777777" w:rsidR="002312D6" w:rsidRPr="00EA24EF" w:rsidRDefault="002312D6" w:rsidP="001435E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58FEAA" w14:textId="77777777" w:rsidR="002312D6" w:rsidRPr="00EA24EF" w:rsidRDefault="002312D6" w:rsidP="001435E2">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A2EA284" w14:textId="77777777" w:rsidR="002312D6" w:rsidRDefault="002312D6" w:rsidP="001435E2">
            <w:pPr>
              <w:pStyle w:val="TAC"/>
              <w:rPr>
                <w:lang w:val="en-US" w:eastAsia="zh-CN"/>
              </w:rPr>
            </w:pPr>
          </w:p>
        </w:tc>
      </w:tr>
      <w:tr w:rsidR="002312D6" w14:paraId="6119F22A" w14:textId="77777777" w:rsidTr="001435E2">
        <w:trPr>
          <w:trHeight w:val="187"/>
          <w:jc w:val="center"/>
        </w:trPr>
        <w:tc>
          <w:tcPr>
            <w:tcW w:w="1418" w:type="dxa"/>
            <w:vMerge/>
            <w:tcBorders>
              <w:left w:val="single" w:sz="4" w:space="0" w:color="auto"/>
              <w:right w:val="single" w:sz="4" w:space="0" w:color="auto"/>
            </w:tcBorders>
            <w:shd w:val="clear" w:color="auto" w:fill="auto"/>
          </w:tcPr>
          <w:p w14:paraId="24B353FE" w14:textId="77777777" w:rsidR="002312D6" w:rsidRPr="00EA24EF" w:rsidRDefault="002312D6" w:rsidP="001435E2">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EAA0BB9" w14:textId="77777777" w:rsidR="002312D6" w:rsidRPr="00EA24EF" w:rsidRDefault="002312D6" w:rsidP="001435E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906085" w14:textId="77777777" w:rsidR="002312D6" w:rsidRPr="005F4CDF" w:rsidRDefault="002312D6" w:rsidP="001435E2">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39D39D84" w14:textId="77777777" w:rsidR="002312D6" w:rsidRPr="00EA24EF" w:rsidRDefault="002312D6" w:rsidP="001435E2">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064EAA92" w14:textId="77777777" w:rsidR="002312D6" w:rsidRPr="00EA24EF" w:rsidRDefault="002312D6" w:rsidP="001435E2">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2F25FCF" w14:textId="77777777" w:rsidR="002312D6" w:rsidRPr="00EA24EF" w:rsidRDefault="002312D6" w:rsidP="001435E2">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77524796" w14:textId="77777777" w:rsidR="002312D6" w:rsidRPr="00EA24EF" w:rsidRDefault="002312D6" w:rsidP="001435E2">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2A9138F5" w14:textId="77777777" w:rsidR="002312D6" w:rsidRPr="00EA24EF" w:rsidRDefault="002312D6" w:rsidP="001435E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42E566" w14:textId="77777777" w:rsidR="002312D6" w:rsidRPr="00EA24EF" w:rsidRDefault="002312D6" w:rsidP="001435E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673E17" w14:textId="77777777" w:rsidR="002312D6" w:rsidRPr="00EA24EF" w:rsidRDefault="002312D6" w:rsidP="001435E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C5CF80" w14:textId="77777777" w:rsidR="002312D6" w:rsidRPr="00EA24EF" w:rsidRDefault="002312D6" w:rsidP="001435E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B61E7E" w14:textId="77777777" w:rsidR="002312D6" w:rsidRPr="00EA24EF" w:rsidRDefault="002312D6" w:rsidP="001435E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BC9C11" w14:textId="77777777" w:rsidR="002312D6" w:rsidRPr="00EA24EF" w:rsidRDefault="002312D6" w:rsidP="001435E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6BC1F46" w14:textId="77777777" w:rsidR="002312D6" w:rsidRPr="00EA24EF" w:rsidRDefault="002312D6" w:rsidP="001435E2">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A08BE3C" w14:textId="77777777" w:rsidR="002312D6" w:rsidRPr="00EA24EF" w:rsidRDefault="002312D6" w:rsidP="001435E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76DCBD" w14:textId="77777777" w:rsidR="002312D6" w:rsidRPr="00EA24EF" w:rsidRDefault="002312D6" w:rsidP="001435E2">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66FF0970" w14:textId="77777777" w:rsidR="002312D6" w:rsidRDefault="002312D6" w:rsidP="001435E2">
            <w:pPr>
              <w:pStyle w:val="TAC"/>
              <w:rPr>
                <w:lang w:val="en-US" w:eastAsia="zh-CN"/>
              </w:rPr>
            </w:pPr>
          </w:p>
        </w:tc>
      </w:tr>
      <w:tr w:rsidR="002312D6" w14:paraId="3820DE45" w14:textId="77777777" w:rsidTr="001435E2">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B6C255A" w14:textId="77777777" w:rsidR="002312D6" w:rsidRPr="00EA24EF" w:rsidRDefault="002312D6" w:rsidP="001435E2">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EE1BD58" w14:textId="77777777" w:rsidR="002312D6" w:rsidRPr="00EA24EF" w:rsidRDefault="002312D6" w:rsidP="001435E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9B607" w14:textId="77777777" w:rsidR="002312D6" w:rsidRPr="005F4CDF" w:rsidRDefault="002312D6" w:rsidP="001435E2">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5C391B4F" w14:textId="77777777" w:rsidR="002312D6" w:rsidRPr="00EA24EF" w:rsidRDefault="002312D6" w:rsidP="001435E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D98DC7" w14:textId="77777777" w:rsidR="002312D6" w:rsidRPr="00EA24EF" w:rsidRDefault="002312D6" w:rsidP="001435E2">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620CA3B" w14:textId="77777777" w:rsidR="002312D6" w:rsidRPr="00EA24EF" w:rsidRDefault="002312D6" w:rsidP="001435E2">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42FB2974" w14:textId="77777777" w:rsidR="002312D6" w:rsidRPr="00EA24EF" w:rsidRDefault="002312D6" w:rsidP="001435E2">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38720FD2" w14:textId="77777777" w:rsidR="002312D6" w:rsidRPr="00EA24EF" w:rsidRDefault="002312D6" w:rsidP="001435E2">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0AD5CC7A" w14:textId="77777777" w:rsidR="002312D6" w:rsidRPr="00EA24EF" w:rsidRDefault="002312D6" w:rsidP="001435E2">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471207FC" w14:textId="77777777" w:rsidR="002312D6" w:rsidRPr="00EA24EF" w:rsidRDefault="002312D6" w:rsidP="001435E2">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C93A12" w14:textId="77777777" w:rsidR="002312D6" w:rsidRPr="00EA24EF" w:rsidRDefault="002312D6" w:rsidP="001435E2">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57C5911D" w14:textId="77777777" w:rsidR="002312D6" w:rsidRPr="00EA24EF" w:rsidRDefault="002312D6" w:rsidP="001435E2">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515CF7CD" w14:textId="77777777" w:rsidR="002312D6" w:rsidRPr="00EA24EF" w:rsidRDefault="002312D6" w:rsidP="001435E2">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769B4D62" w14:textId="77777777" w:rsidR="002312D6" w:rsidRPr="00EA24EF" w:rsidRDefault="002312D6" w:rsidP="001435E2">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3EF4A79B" w14:textId="77777777" w:rsidR="002312D6" w:rsidRPr="00EA24EF" w:rsidRDefault="002312D6" w:rsidP="001435E2">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4ACEBAA7" w14:textId="77777777" w:rsidR="002312D6" w:rsidRPr="00EA24EF" w:rsidRDefault="002312D6" w:rsidP="001435E2">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77DB6E3C" w14:textId="77777777" w:rsidR="002312D6" w:rsidRDefault="002312D6" w:rsidP="001435E2">
            <w:pPr>
              <w:pStyle w:val="TAC"/>
              <w:rPr>
                <w:lang w:val="en-US" w:eastAsia="zh-CN"/>
              </w:rPr>
            </w:pPr>
          </w:p>
        </w:tc>
      </w:tr>
    </w:tbl>
    <w:p w14:paraId="5FFBDB40" w14:textId="77777777" w:rsidR="002312D6" w:rsidRDefault="002312D6" w:rsidP="002312D6">
      <w:pPr>
        <w:pStyle w:val="TH"/>
        <w:rPr>
          <w:color w:val="000000"/>
          <w:lang w:eastAsia="zh-CN"/>
        </w:rPr>
      </w:pPr>
    </w:p>
    <w:p w14:paraId="5C170C73" w14:textId="561DD951" w:rsidR="002312D6" w:rsidRDefault="002312D6" w:rsidP="002312D6">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5.7.2</w:t>
      </w:r>
      <w:r>
        <w:rPr>
          <w:rFonts w:ascii="Calibri" w:hAnsi="Calibri"/>
          <w:color w:val="000000"/>
          <w:sz w:val="22"/>
          <w:szCs w:val="22"/>
          <w:lang w:val="en-US" w:eastAsia="sv-SE"/>
        </w:rPr>
        <w:tab/>
      </w:r>
      <w:r>
        <w:rPr>
          <w:rFonts w:ascii="Arial" w:hAnsi="Arial"/>
          <w:color w:val="000000"/>
          <w:sz w:val="28"/>
          <w:lang w:val="en-US" w:eastAsia="zh-CN"/>
        </w:rPr>
        <w:t>∆T</w:t>
      </w:r>
      <w:r>
        <w:rPr>
          <w:rFonts w:ascii="Arial" w:hAnsi="Arial"/>
          <w:color w:val="000000"/>
          <w:sz w:val="28"/>
          <w:vertAlign w:val="subscript"/>
          <w:lang w:val="en-US" w:eastAsia="zh-CN"/>
        </w:rPr>
        <w:t>IB,c</w:t>
      </w:r>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p>
    <w:p w14:paraId="7B458EAF" w14:textId="3C079E9E" w:rsidR="002312D6" w:rsidRDefault="002312D6" w:rsidP="002312D6">
      <w:pPr>
        <w:rPr>
          <w:color w:val="000000"/>
          <w:lang w:val="en-US" w:eastAsia="zh-CN"/>
        </w:rPr>
      </w:pPr>
      <w:r>
        <w:rPr>
          <w:color w:val="000000"/>
          <w:lang w:val="en-US" w:eastAsia="ja-JP"/>
        </w:rPr>
        <w:t xml:space="preserve">For </w:t>
      </w:r>
      <w:r w:rsidRPr="005E327A">
        <w:rPr>
          <w:color w:val="000000"/>
          <w:lang w:val="en-US" w:eastAsia="ja-JP"/>
        </w:rPr>
        <w:t>CA_n41-n66-n71-n77</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5.7.2-1 and</w:t>
      </w:r>
      <w:r>
        <w:rPr>
          <w:color w:val="000000"/>
          <w:lang w:val="en-US" w:eastAsia="zh-CN"/>
        </w:rPr>
        <w:t xml:space="preserve"> </w:t>
      </w:r>
      <w:r>
        <w:rPr>
          <w:color w:val="000000"/>
          <w:lang w:val="en-US" w:eastAsia="ja-JP"/>
        </w:rPr>
        <w:t xml:space="preserve"> table 5.7.2-2</w:t>
      </w:r>
      <w:r>
        <w:rPr>
          <w:color w:val="000000"/>
          <w:lang w:val="en-US" w:eastAsia="zh-CN"/>
        </w:rPr>
        <w:t xml:space="preserve">, respectively. </w:t>
      </w:r>
    </w:p>
    <w:p w14:paraId="367FD9E5" w14:textId="77777777" w:rsidR="002312D6" w:rsidRPr="00426E8F" w:rsidRDefault="002312D6" w:rsidP="002312D6">
      <w:pPr>
        <w:rPr>
          <w:color w:val="000000"/>
          <w:lang w:val="en-US" w:eastAsia="zh-CN"/>
        </w:rPr>
      </w:pPr>
      <w:r>
        <w:rPr>
          <w:color w:val="000000"/>
          <w:lang w:val="en-US" w:eastAsia="zh-CN"/>
        </w:rPr>
        <w:t>The values</w:t>
      </w:r>
      <w:r>
        <w:t xml:space="preserve"> for n41, n66 and n71 are reused</w:t>
      </w:r>
      <w:r>
        <w:rPr>
          <w:color w:val="000000"/>
          <w:lang w:val="en-US" w:eastAsia="zh-CN"/>
        </w:rPr>
        <w:t xml:space="preserve"> from </w:t>
      </w:r>
      <w:r>
        <w:t xml:space="preserve">CA_n41-n66-n71, and the values for n77 are reused from </w:t>
      </w:r>
      <w:r>
        <w:rPr>
          <w:color w:val="000000"/>
        </w:rPr>
        <w:t>CA_</w:t>
      </w:r>
      <w:r>
        <w:rPr>
          <w:rFonts w:hint="eastAsia"/>
          <w:color w:val="000000"/>
          <w:lang w:eastAsia="zh-CN"/>
        </w:rPr>
        <w:t>n</w:t>
      </w:r>
      <w:r>
        <w:rPr>
          <w:rFonts w:eastAsia="Yu Mincho" w:hint="eastAsia"/>
          <w:color w:val="000000"/>
        </w:rPr>
        <w:t>3</w:t>
      </w:r>
      <w:r>
        <w:rPr>
          <w:color w:val="000000"/>
        </w:rPr>
        <w:t>-</w:t>
      </w:r>
      <w:r>
        <w:rPr>
          <w:rFonts w:hint="eastAsia"/>
          <w:color w:val="000000"/>
          <w:lang w:eastAsia="zh-CN"/>
        </w:rPr>
        <w:t>n</w:t>
      </w:r>
      <w:r>
        <w:rPr>
          <w:color w:val="000000"/>
          <w:lang w:eastAsia="zh-CN"/>
        </w:rPr>
        <w:t>28-</w:t>
      </w:r>
      <w:r>
        <w:rPr>
          <w:rFonts w:hint="eastAsia"/>
          <w:color w:val="000000"/>
          <w:lang w:eastAsia="zh-CN"/>
        </w:rPr>
        <w:t>n41-n77</w:t>
      </w:r>
      <w:r>
        <w:rPr>
          <w:color w:val="000000"/>
          <w:lang w:val="en-US" w:eastAsia="zh-CN"/>
        </w:rPr>
        <w:t>.</w:t>
      </w:r>
    </w:p>
    <w:p w14:paraId="61D6E5A7" w14:textId="038DD6CC" w:rsidR="002312D6" w:rsidRDefault="002312D6" w:rsidP="002312D6">
      <w:pPr>
        <w:pStyle w:val="TH"/>
        <w:rPr>
          <w:color w:val="000000"/>
        </w:rPr>
      </w:pPr>
      <w:r>
        <w:rPr>
          <w:color w:val="000000"/>
        </w:rPr>
        <w:t>Table 5.7.2-1: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312D6" w14:paraId="29B66B58" w14:textId="77777777" w:rsidTr="001435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C35321B" w14:textId="77777777" w:rsidR="002312D6" w:rsidRDefault="002312D6" w:rsidP="001435E2">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CFE1A4" w14:textId="77777777" w:rsidR="002312D6" w:rsidRDefault="002312D6" w:rsidP="001435E2">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103463" w14:textId="77777777" w:rsidR="002312D6" w:rsidRDefault="002312D6" w:rsidP="001435E2">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312D6" w14:paraId="5954909E" w14:textId="77777777" w:rsidTr="001435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40DD58" w14:textId="77777777" w:rsidR="002312D6" w:rsidRPr="00B06DBE" w:rsidRDefault="002312D6" w:rsidP="001435E2">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eastAsia="ja-JP"/>
              </w:rPr>
              <w:t>CA_n41-n66-n71-n77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17852A9" w14:textId="77777777" w:rsidR="002312D6" w:rsidRPr="00B06DBE" w:rsidRDefault="002312D6" w:rsidP="001435E2">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007E121" w14:textId="77777777" w:rsidR="002312D6" w:rsidRPr="00B06DBE" w:rsidRDefault="002312D6" w:rsidP="001435E2">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eastAsia="zh-CN"/>
              </w:rPr>
              <w:t>0.</w:t>
            </w:r>
            <w:r>
              <w:rPr>
                <w:rFonts w:ascii="Arial" w:hAnsi="Arial" w:cs="Arial"/>
                <w:color w:val="000000"/>
                <w:sz w:val="18"/>
                <w:szCs w:val="18"/>
                <w:lang w:eastAsia="zh-CN"/>
              </w:rPr>
              <w:t>8</w:t>
            </w:r>
            <w:r w:rsidRPr="00B06DBE">
              <w:rPr>
                <w:rFonts w:ascii="Arial" w:hAnsi="Arial" w:cs="Arial"/>
                <w:color w:val="000000"/>
                <w:sz w:val="18"/>
                <w:szCs w:val="18"/>
                <w:vertAlign w:val="superscript"/>
                <w:lang w:eastAsia="zh-CN"/>
              </w:rPr>
              <w:t>1</w:t>
            </w:r>
            <w:r w:rsidRPr="00B06DBE">
              <w:rPr>
                <w:rFonts w:ascii="Arial" w:hAnsi="Arial" w:cs="Arial"/>
                <w:color w:val="000000"/>
                <w:sz w:val="18"/>
                <w:szCs w:val="18"/>
                <w:lang w:eastAsia="zh-CN"/>
              </w:rPr>
              <w:t>/</w:t>
            </w:r>
            <w:r>
              <w:rPr>
                <w:rFonts w:ascii="Arial" w:hAnsi="Arial" w:cs="Arial"/>
                <w:color w:val="000000"/>
                <w:sz w:val="18"/>
                <w:szCs w:val="18"/>
              </w:rPr>
              <w:t>1</w:t>
            </w:r>
            <w:r w:rsidRPr="00B06DBE">
              <w:rPr>
                <w:rFonts w:ascii="Arial" w:hAnsi="Arial" w:cs="Arial"/>
                <w:color w:val="000000"/>
                <w:sz w:val="18"/>
                <w:szCs w:val="18"/>
              </w:rPr>
              <w:t>.</w:t>
            </w:r>
            <w:r>
              <w:rPr>
                <w:rFonts w:ascii="Arial" w:hAnsi="Arial" w:cs="Arial"/>
                <w:color w:val="000000"/>
                <w:sz w:val="18"/>
                <w:szCs w:val="18"/>
              </w:rPr>
              <w:t>3</w:t>
            </w:r>
            <w:r w:rsidRPr="00B06DBE">
              <w:rPr>
                <w:rFonts w:ascii="Arial" w:hAnsi="Arial" w:cs="Arial"/>
                <w:color w:val="000000"/>
                <w:sz w:val="18"/>
                <w:szCs w:val="18"/>
                <w:vertAlign w:val="superscript"/>
                <w:lang w:eastAsia="zh-CN"/>
              </w:rPr>
              <w:t>2</w:t>
            </w:r>
          </w:p>
        </w:tc>
      </w:tr>
      <w:tr w:rsidR="002312D6" w14:paraId="273CCE27" w14:textId="77777777" w:rsidTr="001435E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C3CF13D" w14:textId="77777777" w:rsidR="002312D6" w:rsidRPr="001435E2" w:rsidRDefault="002312D6" w:rsidP="001435E2">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8FF83F4" w14:textId="77777777" w:rsidR="002312D6" w:rsidRPr="001435E2" w:rsidRDefault="002312D6" w:rsidP="001435E2">
            <w:pPr>
              <w:keepNext/>
              <w:keepLines/>
              <w:spacing w:after="0"/>
              <w:jc w:val="center"/>
              <w:rPr>
                <w:rFonts w:ascii="Arial" w:hAnsi="Arial" w:cs="Arial"/>
                <w:color w:val="000000"/>
                <w:sz w:val="18"/>
                <w:szCs w:val="18"/>
                <w:lang w:val="en-US" w:eastAsia="zh-CN"/>
              </w:rPr>
            </w:pPr>
            <w:r w:rsidRPr="001435E2">
              <w:rPr>
                <w:rFonts w:ascii="Arial" w:hAnsi="Arial" w:cs="Arial"/>
                <w:color w:val="000000"/>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2D761CD4" w14:textId="77777777" w:rsidR="002312D6" w:rsidRPr="00B06DBE" w:rsidRDefault="002312D6" w:rsidP="001435E2">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0.5</w:t>
            </w:r>
          </w:p>
        </w:tc>
      </w:tr>
      <w:tr w:rsidR="002312D6" w14:paraId="13190CBB" w14:textId="77777777" w:rsidTr="001435E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BD7F8A" w14:textId="77777777" w:rsidR="002312D6" w:rsidRPr="001435E2" w:rsidRDefault="002312D6" w:rsidP="001435E2">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D2B504" w14:textId="77777777" w:rsidR="002312D6" w:rsidRPr="00B06DBE" w:rsidRDefault="002312D6" w:rsidP="001435E2">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val="en-US"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207712CD" w14:textId="77777777" w:rsidR="002312D6" w:rsidRPr="00B06DBE" w:rsidRDefault="002312D6" w:rsidP="001435E2">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rPr>
              <w:t>0.</w:t>
            </w:r>
            <w:r>
              <w:rPr>
                <w:rFonts w:ascii="Arial" w:hAnsi="Arial" w:cs="Arial"/>
                <w:color w:val="000000"/>
                <w:sz w:val="18"/>
                <w:szCs w:val="18"/>
                <w:lang w:eastAsia="zh-CN"/>
              </w:rPr>
              <w:t>3</w:t>
            </w:r>
          </w:p>
        </w:tc>
      </w:tr>
      <w:tr w:rsidR="002312D6" w14:paraId="21899F43" w14:textId="77777777" w:rsidTr="001435E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0A15A2" w14:textId="77777777" w:rsidR="002312D6" w:rsidRPr="001435E2" w:rsidRDefault="002312D6" w:rsidP="001435E2">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ECCE6D" w14:textId="77777777" w:rsidR="002312D6" w:rsidRPr="00B06DBE" w:rsidRDefault="002312D6" w:rsidP="001435E2">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BB81EFD" w14:textId="77777777" w:rsidR="002312D6" w:rsidRPr="00B06DBE" w:rsidRDefault="002312D6" w:rsidP="001435E2">
            <w:pPr>
              <w:keepNext/>
              <w:keepLines/>
              <w:spacing w:after="0"/>
              <w:jc w:val="center"/>
              <w:rPr>
                <w:rFonts w:ascii="Arial" w:hAnsi="Arial" w:cs="Arial"/>
                <w:color w:val="000000"/>
                <w:sz w:val="18"/>
                <w:szCs w:val="18"/>
                <w:lang w:val="en-US" w:eastAsia="zh-CN"/>
              </w:rPr>
            </w:pPr>
            <w:r w:rsidRPr="00B06DBE">
              <w:rPr>
                <w:rFonts w:ascii="Arial" w:eastAsia="Malgun Gothic" w:hAnsi="Arial" w:cs="Arial"/>
                <w:sz w:val="18"/>
                <w:szCs w:val="18"/>
                <w:lang w:eastAsia="ko-KR"/>
              </w:rPr>
              <w:t>0.8</w:t>
            </w:r>
          </w:p>
        </w:tc>
      </w:tr>
      <w:tr w:rsidR="002312D6" w14:paraId="25FFAFF7" w14:textId="77777777" w:rsidTr="001435E2">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7AF8E87" w14:textId="77777777" w:rsidR="002312D6" w:rsidRPr="00B06DBE" w:rsidRDefault="002312D6" w:rsidP="001435E2">
            <w:pPr>
              <w:pStyle w:val="TAN"/>
              <w:rPr>
                <w:rFonts w:cs="Arial"/>
                <w:szCs w:val="18"/>
                <w:lang w:val="en-US"/>
              </w:rPr>
            </w:pPr>
            <w:r w:rsidRPr="00B06DBE">
              <w:rPr>
                <w:rFonts w:cs="Arial"/>
                <w:szCs w:val="18"/>
                <w:lang w:val="en-US"/>
              </w:rPr>
              <w:t>NOTE 1:</w:t>
            </w:r>
            <w:r w:rsidRPr="00B06DBE">
              <w:rPr>
                <w:rFonts w:cs="Arial"/>
                <w:szCs w:val="18"/>
              </w:rPr>
              <w:tab/>
            </w:r>
            <w:r w:rsidRPr="00B06DBE">
              <w:rPr>
                <w:rFonts w:cs="Arial"/>
                <w:szCs w:val="18"/>
                <w:lang w:val="en-US"/>
              </w:rPr>
              <w:t xml:space="preserve">Applicable for the frequency range of 2515-2690 MHz. </w:t>
            </w:r>
          </w:p>
          <w:p w14:paraId="64FBABEE" w14:textId="77777777" w:rsidR="002312D6" w:rsidRPr="00B06DBE" w:rsidRDefault="002312D6" w:rsidP="001435E2">
            <w:pPr>
              <w:keepNext/>
              <w:keepLines/>
              <w:spacing w:after="0"/>
              <w:rPr>
                <w:rFonts w:ascii="Arial" w:eastAsia="Malgun Gothic" w:hAnsi="Arial" w:cs="Arial"/>
                <w:sz w:val="18"/>
                <w:szCs w:val="18"/>
                <w:lang w:eastAsia="ko-KR"/>
              </w:rPr>
            </w:pPr>
            <w:r w:rsidRPr="00B06DBE">
              <w:rPr>
                <w:rFonts w:ascii="Arial" w:hAnsi="Arial" w:cs="Arial"/>
                <w:sz w:val="18"/>
                <w:szCs w:val="18"/>
              </w:rPr>
              <w:t>NOTE 2:</w:t>
            </w:r>
            <w:r w:rsidRPr="00B06DBE">
              <w:rPr>
                <w:rFonts w:ascii="Arial" w:hAnsi="Arial" w:cs="Arial"/>
                <w:sz w:val="18"/>
                <w:szCs w:val="18"/>
              </w:rPr>
              <w:tab/>
              <w:t>Applicable for the frequency range of 2496-2515 MHz</w:t>
            </w:r>
          </w:p>
        </w:tc>
      </w:tr>
    </w:tbl>
    <w:p w14:paraId="5D0E5CC9" w14:textId="77777777" w:rsidR="002312D6" w:rsidRDefault="002312D6" w:rsidP="002312D6">
      <w:pPr>
        <w:rPr>
          <w:color w:val="000000"/>
          <w:lang w:val="en-US" w:eastAsia="ja-JP"/>
        </w:rPr>
      </w:pPr>
    </w:p>
    <w:p w14:paraId="0B0A84DB" w14:textId="127FB724" w:rsidR="002312D6" w:rsidRDefault="002312D6" w:rsidP="002312D6">
      <w:pPr>
        <w:pStyle w:val="TH"/>
        <w:rPr>
          <w:color w:val="000000"/>
          <w:lang w:eastAsia="zh-CN"/>
        </w:rPr>
      </w:pPr>
      <w:r>
        <w:rPr>
          <w:color w:val="000000"/>
        </w:rPr>
        <w:t>Table 5.7.2-2: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312D6" w14:paraId="0A2C64DF" w14:textId="77777777" w:rsidTr="001435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D97865F" w14:textId="77777777" w:rsidR="002312D6" w:rsidRDefault="002312D6" w:rsidP="001435E2">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90AC8EC" w14:textId="77777777" w:rsidR="002312D6" w:rsidRDefault="002312D6" w:rsidP="001435E2">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CADA7B" w14:textId="77777777" w:rsidR="002312D6" w:rsidRDefault="002312D6" w:rsidP="001435E2">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312D6" w14:paraId="7C1D1E74" w14:textId="77777777" w:rsidTr="001435E2">
        <w:trPr>
          <w:tblHeader/>
          <w:jc w:val="center"/>
        </w:trPr>
        <w:tc>
          <w:tcPr>
            <w:tcW w:w="1535" w:type="dxa"/>
            <w:vMerge w:val="restart"/>
            <w:tcBorders>
              <w:top w:val="single" w:sz="4" w:space="0" w:color="auto"/>
              <w:left w:val="single" w:sz="4" w:space="0" w:color="auto"/>
              <w:right w:val="single" w:sz="4" w:space="0" w:color="auto"/>
            </w:tcBorders>
            <w:vAlign w:val="center"/>
            <w:hideMark/>
          </w:tcPr>
          <w:p w14:paraId="64267DBA" w14:textId="77777777" w:rsidR="002312D6" w:rsidRPr="00887006" w:rsidRDefault="002312D6" w:rsidP="001435E2">
            <w:pPr>
              <w:keepNext/>
              <w:keepLines/>
              <w:spacing w:after="0"/>
              <w:jc w:val="center"/>
              <w:rPr>
                <w:rFonts w:ascii="Arial" w:hAnsi="Arial"/>
                <w:color w:val="000000"/>
                <w:sz w:val="18"/>
                <w:lang w:val="en-US" w:eastAsia="zh-CN"/>
              </w:rPr>
            </w:pPr>
            <w:r w:rsidRPr="00AD6CC6">
              <w:rPr>
                <w:rFonts w:ascii="Arial" w:hAnsi="Arial" w:cs="Arial"/>
                <w:color w:val="000000"/>
                <w:sz w:val="18"/>
                <w:szCs w:val="18"/>
                <w:lang w:eastAsia="ja-JP"/>
              </w:rPr>
              <w:t>CA_n41-n66-n71-n77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3B223AF" w14:textId="77777777" w:rsidR="002312D6" w:rsidRPr="00887006" w:rsidRDefault="002312D6" w:rsidP="001435E2">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540FC59E" w14:textId="77777777" w:rsidR="002312D6" w:rsidRPr="00B06DBE" w:rsidRDefault="002312D6" w:rsidP="001435E2">
            <w:pPr>
              <w:keepNext/>
              <w:keepLines/>
              <w:spacing w:after="0"/>
              <w:jc w:val="center"/>
              <w:rPr>
                <w:rFonts w:ascii="Arial" w:eastAsia="Malgun Gothic" w:hAnsi="Arial" w:cs="Arial"/>
                <w:sz w:val="18"/>
                <w:szCs w:val="18"/>
                <w:lang w:eastAsia="ko-KR"/>
              </w:rPr>
            </w:pPr>
            <w:r w:rsidRPr="00B06DBE">
              <w:rPr>
                <w:rFonts w:ascii="Arial" w:hAnsi="Arial" w:cs="Arial"/>
                <w:color w:val="000000"/>
                <w:sz w:val="18"/>
                <w:szCs w:val="18"/>
                <w:lang w:eastAsia="zh-CN"/>
              </w:rPr>
              <w:t>0</w:t>
            </w:r>
            <w:r>
              <w:rPr>
                <w:rFonts w:ascii="Arial" w:hAnsi="Arial" w:cs="Arial"/>
                <w:color w:val="000000"/>
                <w:sz w:val="18"/>
                <w:szCs w:val="18"/>
                <w:lang w:eastAsia="zh-CN"/>
              </w:rPr>
              <w:t>.5</w:t>
            </w:r>
            <w:r w:rsidRPr="00B06DBE">
              <w:rPr>
                <w:rFonts w:ascii="Arial" w:hAnsi="Arial" w:cs="Arial"/>
                <w:color w:val="000000"/>
                <w:sz w:val="18"/>
                <w:szCs w:val="18"/>
                <w:vertAlign w:val="superscript"/>
                <w:lang w:eastAsia="zh-CN"/>
              </w:rPr>
              <w:t>1</w:t>
            </w:r>
            <w:r w:rsidRPr="00B06DBE">
              <w:rPr>
                <w:rFonts w:ascii="Arial" w:hAnsi="Arial" w:cs="Arial"/>
                <w:color w:val="000000"/>
                <w:sz w:val="18"/>
                <w:szCs w:val="18"/>
                <w:lang w:eastAsia="zh-CN"/>
              </w:rPr>
              <w:t>/</w:t>
            </w:r>
            <w:r>
              <w:rPr>
                <w:rFonts w:ascii="Arial" w:hAnsi="Arial" w:cs="Arial"/>
                <w:color w:val="000000"/>
                <w:sz w:val="18"/>
                <w:szCs w:val="18"/>
              </w:rPr>
              <w:t>1</w:t>
            </w:r>
            <w:r w:rsidRPr="00B06DBE">
              <w:rPr>
                <w:rFonts w:ascii="Arial" w:hAnsi="Arial" w:cs="Arial"/>
                <w:color w:val="000000"/>
                <w:sz w:val="18"/>
                <w:szCs w:val="18"/>
                <w:vertAlign w:val="superscript"/>
                <w:lang w:eastAsia="zh-CN"/>
              </w:rPr>
              <w:t>2</w:t>
            </w:r>
          </w:p>
        </w:tc>
      </w:tr>
      <w:tr w:rsidR="002312D6" w14:paraId="1B61E105" w14:textId="77777777" w:rsidTr="001435E2">
        <w:trPr>
          <w:tblHeader/>
          <w:jc w:val="center"/>
        </w:trPr>
        <w:tc>
          <w:tcPr>
            <w:tcW w:w="1535" w:type="dxa"/>
            <w:vMerge/>
            <w:tcBorders>
              <w:left w:val="single" w:sz="4" w:space="0" w:color="auto"/>
              <w:right w:val="single" w:sz="4" w:space="0" w:color="auto"/>
            </w:tcBorders>
            <w:vAlign w:val="center"/>
          </w:tcPr>
          <w:p w14:paraId="0426431A" w14:textId="77777777" w:rsidR="002312D6" w:rsidRPr="00587088" w:rsidRDefault="002312D6" w:rsidP="001435E2">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AE8F2C5" w14:textId="77777777" w:rsidR="002312D6" w:rsidRDefault="002312D6" w:rsidP="001435E2">
            <w:pPr>
              <w:keepNext/>
              <w:keepLines/>
              <w:spacing w:after="0"/>
              <w:jc w:val="center"/>
              <w:rPr>
                <w:rFonts w:ascii="Arial" w:hAnsi="Arial"/>
                <w:color w:val="000000"/>
                <w:sz w:val="18"/>
                <w:lang w:val="en-US" w:eastAsia="zh-CN"/>
              </w:rPr>
            </w:pPr>
            <w:r>
              <w:rPr>
                <w:rFonts w:ascii="Arial" w:hAnsi="Arial"/>
                <w:color w:val="000000"/>
                <w:sz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65B63D7D" w14:textId="77777777" w:rsidR="002312D6" w:rsidRPr="0078444B" w:rsidRDefault="002312D6" w:rsidP="001435E2">
            <w:pPr>
              <w:keepNext/>
              <w:keepLines/>
              <w:spacing w:after="0"/>
              <w:jc w:val="center"/>
              <w:rPr>
                <w:rFonts w:ascii="Arial" w:eastAsia="Malgun Gothic" w:hAnsi="Arial" w:cs="Arial"/>
                <w:sz w:val="18"/>
                <w:szCs w:val="18"/>
                <w:lang w:eastAsia="ko-KR"/>
              </w:rPr>
            </w:pPr>
            <w:r w:rsidRPr="0078444B">
              <w:rPr>
                <w:rFonts w:ascii="Arial" w:eastAsia="Malgun Gothic" w:hAnsi="Arial" w:cs="Arial"/>
                <w:sz w:val="18"/>
                <w:szCs w:val="18"/>
                <w:lang w:eastAsia="ko-KR"/>
              </w:rPr>
              <w:t>0.</w:t>
            </w:r>
            <w:r>
              <w:rPr>
                <w:rFonts w:ascii="Arial" w:eastAsia="Malgun Gothic" w:hAnsi="Arial" w:cs="Arial"/>
                <w:sz w:val="18"/>
                <w:szCs w:val="18"/>
                <w:lang w:eastAsia="ko-KR"/>
              </w:rPr>
              <w:t>5</w:t>
            </w:r>
          </w:p>
        </w:tc>
      </w:tr>
      <w:tr w:rsidR="002312D6" w14:paraId="3A32BC2A" w14:textId="77777777" w:rsidTr="001435E2">
        <w:trPr>
          <w:tblHeader/>
          <w:jc w:val="center"/>
        </w:trPr>
        <w:tc>
          <w:tcPr>
            <w:tcW w:w="1535" w:type="dxa"/>
            <w:vMerge/>
            <w:tcBorders>
              <w:left w:val="single" w:sz="4" w:space="0" w:color="auto"/>
              <w:right w:val="single" w:sz="4" w:space="0" w:color="auto"/>
            </w:tcBorders>
            <w:vAlign w:val="center"/>
            <w:hideMark/>
          </w:tcPr>
          <w:p w14:paraId="150232EB" w14:textId="77777777" w:rsidR="002312D6" w:rsidRPr="00587088" w:rsidRDefault="002312D6" w:rsidP="001435E2">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0681A65" w14:textId="77777777" w:rsidR="002312D6" w:rsidRPr="00887006" w:rsidRDefault="002312D6" w:rsidP="001435E2">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71</w:t>
            </w:r>
          </w:p>
        </w:tc>
        <w:tc>
          <w:tcPr>
            <w:tcW w:w="2340" w:type="dxa"/>
            <w:tcBorders>
              <w:top w:val="single" w:sz="4" w:space="0" w:color="auto"/>
              <w:left w:val="single" w:sz="4" w:space="0" w:color="auto"/>
              <w:bottom w:val="single" w:sz="4" w:space="0" w:color="auto"/>
              <w:right w:val="single" w:sz="4" w:space="0" w:color="auto"/>
            </w:tcBorders>
            <w:vAlign w:val="center"/>
          </w:tcPr>
          <w:p w14:paraId="04C950F0" w14:textId="77777777" w:rsidR="002312D6" w:rsidRPr="0078444B" w:rsidRDefault="002312D6" w:rsidP="001435E2">
            <w:pPr>
              <w:keepNext/>
              <w:keepLines/>
              <w:spacing w:after="0"/>
              <w:jc w:val="center"/>
              <w:rPr>
                <w:rFonts w:ascii="Arial" w:eastAsia="Malgun Gothic" w:hAnsi="Arial" w:cs="Arial"/>
                <w:sz w:val="18"/>
                <w:szCs w:val="18"/>
                <w:lang w:eastAsia="ko-KR"/>
              </w:rPr>
            </w:pPr>
            <w:r w:rsidRPr="0078444B">
              <w:rPr>
                <w:rFonts w:ascii="Arial" w:eastAsia="Malgun Gothic" w:hAnsi="Arial" w:cs="Arial"/>
                <w:sz w:val="18"/>
                <w:szCs w:val="18"/>
                <w:lang w:eastAsia="ko-KR"/>
              </w:rPr>
              <w:t>0</w:t>
            </w:r>
          </w:p>
        </w:tc>
      </w:tr>
      <w:tr w:rsidR="002312D6" w14:paraId="2BA9ECDE" w14:textId="77777777" w:rsidTr="001435E2">
        <w:trPr>
          <w:tblHeader/>
          <w:jc w:val="center"/>
        </w:trPr>
        <w:tc>
          <w:tcPr>
            <w:tcW w:w="1535" w:type="dxa"/>
            <w:vMerge/>
            <w:tcBorders>
              <w:left w:val="single" w:sz="4" w:space="0" w:color="auto"/>
              <w:right w:val="single" w:sz="4" w:space="0" w:color="auto"/>
            </w:tcBorders>
            <w:vAlign w:val="center"/>
          </w:tcPr>
          <w:p w14:paraId="47695AD8" w14:textId="77777777" w:rsidR="002312D6" w:rsidRPr="00587088" w:rsidRDefault="002312D6" w:rsidP="001435E2">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FCEE42A" w14:textId="77777777" w:rsidR="002312D6" w:rsidRDefault="002312D6" w:rsidP="001435E2">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2F13F4FA" w14:textId="77777777" w:rsidR="002312D6" w:rsidRPr="0078444B" w:rsidRDefault="002312D6" w:rsidP="001435E2">
            <w:pPr>
              <w:keepNext/>
              <w:keepLines/>
              <w:spacing w:after="0"/>
              <w:jc w:val="center"/>
              <w:rPr>
                <w:rFonts w:ascii="Arial" w:eastAsia="Malgun Gothic" w:hAnsi="Arial" w:cs="Arial"/>
                <w:sz w:val="18"/>
                <w:szCs w:val="18"/>
                <w:lang w:eastAsia="ko-KR"/>
              </w:rPr>
            </w:pPr>
            <w:r w:rsidRPr="0078444B">
              <w:rPr>
                <w:rFonts w:ascii="Arial" w:eastAsia="Malgun Gothic" w:hAnsi="Arial" w:cs="Arial"/>
                <w:sz w:val="18"/>
                <w:szCs w:val="18"/>
                <w:lang w:eastAsia="ko-KR"/>
              </w:rPr>
              <w:t>0.5</w:t>
            </w:r>
          </w:p>
        </w:tc>
      </w:tr>
      <w:tr w:rsidR="002312D6" w14:paraId="33ED75D0" w14:textId="77777777" w:rsidTr="001435E2">
        <w:trPr>
          <w:tblHeader/>
          <w:jc w:val="center"/>
        </w:trPr>
        <w:tc>
          <w:tcPr>
            <w:tcW w:w="5927" w:type="dxa"/>
            <w:gridSpan w:val="3"/>
            <w:tcBorders>
              <w:left w:val="single" w:sz="4" w:space="0" w:color="auto"/>
              <w:bottom w:val="single" w:sz="4" w:space="0" w:color="auto"/>
              <w:right w:val="single" w:sz="4" w:space="0" w:color="auto"/>
            </w:tcBorders>
            <w:vAlign w:val="center"/>
          </w:tcPr>
          <w:p w14:paraId="30F0D684" w14:textId="77777777" w:rsidR="002312D6" w:rsidRPr="00B06DBE" w:rsidRDefault="002312D6" w:rsidP="001435E2">
            <w:pPr>
              <w:pStyle w:val="TAN"/>
              <w:rPr>
                <w:rFonts w:cs="Arial"/>
                <w:szCs w:val="18"/>
                <w:lang w:val="en-US"/>
              </w:rPr>
            </w:pPr>
            <w:r w:rsidRPr="00B06DBE">
              <w:rPr>
                <w:rFonts w:cs="Arial"/>
                <w:szCs w:val="18"/>
                <w:lang w:val="en-US"/>
              </w:rPr>
              <w:t>NOTE 1:</w:t>
            </w:r>
            <w:r w:rsidRPr="00B06DBE">
              <w:rPr>
                <w:rFonts w:cs="Arial"/>
                <w:szCs w:val="18"/>
                <w:lang w:eastAsia="zh-CN"/>
              </w:rPr>
              <w:tab/>
            </w:r>
            <w:r w:rsidRPr="00B06DBE">
              <w:rPr>
                <w:rFonts w:cs="Arial"/>
                <w:szCs w:val="18"/>
                <w:lang w:val="en-US"/>
              </w:rPr>
              <w:t xml:space="preserve">Applicable for the frequency range of 2515-2690 MHz. </w:t>
            </w:r>
          </w:p>
          <w:p w14:paraId="226265F0" w14:textId="77777777" w:rsidR="002312D6" w:rsidRPr="0078444B" w:rsidRDefault="002312D6" w:rsidP="001435E2">
            <w:pPr>
              <w:keepNext/>
              <w:keepLines/>
              <w:spacing w:after="0"/>
              <w:rPr>
                <w:rFonts w:ascii="Arial" w:eastAsia="Malgun Gothic" w:hAnsi="Arial" w:cs="Arial"/>
                <w:sz w:val="18"/>
                <w:szCs w:val="18"/>
                <w:lang w:eastAsia="ko-KR"/>
              </w:rPr>
            </w:pPr>
            <w:r w:rsidRPr="00B06DBE">
              <w:rPr>
                <w:rFonts w:ascii="Arial" w:hAnsi="Arial" w:cs="Arial"/>
                <w:sz w:val="18"/>
                <w:szCs w:val="18"/>
              </w:rPr>
              <w:t>NOTE 2:</w:t>
            </w:r>
            <w:r w:rsidRPr="00B06DBE">
              <w:rPr>
                <w:rFonts w:ascii="Arial" w:hAnsi="Arial" w:cs="Arial"/>
                <w:sz w:val="18"/>
                <w:szCs w:val="18"/>
                <w:lang w:eastAsia="zh-CN"/>
              </w:rPr>
              <w:tab/>
            </w:r>
            <w:r w:rsidRPr="00B06DBE">
              <w:rPr>
                <w:rFonts w:ascii="Arial" w:hAnsi="Arial" w:cs="Arial"/>
                <w:sz w:val="18"/>
                <w:szCs w:val="18"/>
              </w:rPr>
              <w:t>Applicable for the frequency range of 2496-2515 MHz</w:t>
            </w:r>
          </w:p>
        </w:tc>
      </w:tr>
    </w:tbl>
    <w:p w14:paraId="37CD8D4C" w14:textId="77777777" w:rsidR="002312D6" w:rsidRDefault="002312D6" w:rsidP="002312D6">
      <w:pPr>
        <w:rPr>
          <w:lang w:eastAsia="ko-KR"/>
        </w:rPr>
      </w:pPr>
    </w:p>
    <w:p w14:paraId="63B26331" w14:textId="79A68041" w:rsidR="002312D6" w:rsidRDefault="002312D6" w:rsidP="002312D6">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5.7.3</w:t>
      </w:r>
      <w:r>
        <w:rPr>
          <w:rFonts w:ascii="Calibri" w:hAnsi="Calibri"/>
          <w:color w:val="000000"/>
          <w:sz w:val="22"/>
          <w:szCs w:val="22"/>
          <w:lang w:val="en-US" w:eastAsia="sv-SE"/>
        </w:rPr>
        <w:tab/>
      </w:r>
      <w:r>
        <w:rPr>
          <w:rFonts w:ascii="Arial" w:hAnsi="Arial"/>
          <w:color w:val="000000"/>
          <w:sz w:val="28"/>
          <w:lang w:val="en-US" w:eastAsia="zh-CN"/>
        </w:rPr>
        <w:t>REFSENS requirements</w:t>
      </w:r>
    </w:p>
    <w:p w14:paraId="4D942CAF" w14:textId="77777777" w:rsidR="002312D6" w:rsidRDefault="002312D6" w:rsidP="002312D6">
      <w:pPr>
        <w:rPr>
          <w:i/>
          <w:color w:val="000000"/>
          <w:lang w:eastAsia="zh-CN"/>
        </w:rPr>
      </w:pPr>
      <w:r>
        <w:rPr>
          <w:color w:val="000000"/>
          <w:lang w:val="en-US" w:eastAsia="ja-JP"/>
        </w:rPr>
        <w:t>MSD requirements are captured in lower order combinations.</w:t>
      </w:r>
    </w:p>
    <w:p w14:paraId="7B178AE5" w14:textId="312D7967" w:rsidR="00166B56" w:rsidRPr="004D3578" w:rsidRDefault="00166B56" w:rsidP="00166B56">
      <w:pPr>
        <w:pStyle w:val="Heading1"/>
      </w:pPr>
      <w:r w:rsidRPr="004D3578">
        <w:br w:type="page"/>
      </w:r>
      <w:bookmarkStart w:id="117" w:name="_Toc46998018"/>
      <w:bookmarkStart w:id="118" w:name="_Toc49441248"/>
      <w:bookmarkStart w:id="119" w:name="_Toc56085238"/>
      <w:r w:rsidRPr="004D3578">
        <w:t xml:space="preserve">Annex </w:t>
      </w:r>
      <w:r>
        <w:t>A</w:t>
      </w:r>
      <w:r w:rsidRPr="004D3578">
        <w:t xml:space="preserve"> </w:t>
      </w:r>
      <w:r>
        <w:t xml:space="preserve">- </w:t>
      </w:r>
      <w:r w:rsidRPr="004D3578">
        <w:t>Change history</w:t>
      </w:r>
      <w:bookmarkEnd w:id="117"/>
      <w:bookmarkEnd w:id="118"/>
      <w:bookmarkEnd w:id="119"/>
    </w:p>
    <w:p w14:paraId="51387A96" w14:textId="77777777" w:rsidR="00166B56" w:rsidRPr="00235394" w:rsidRDefault="00166B56" w:rsidP="00166B56">
      <w:pPr>
        <w:pStyle w:val="TH"/>
      </w:pPr>
      <w:bookmarkStart w:id="120" w:name="historyclause"/>
      <w:bookmarkEnd w:id="1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EE0ED8">
        <w:trPr>
          <w:cantSplit/>
        </w:trPr>
        <w:tc>
          <w:tcPr>
            <w:tcW w:w="9639" w:type="dxa"/>
            <w:gridSpan w:val="8"/>
            <w:tcBorders>
              <w:bottom w:val="nil"/>
            </w:tcBorders>
            <w:shd w:val="solid" w:color="FFFFFF" w:fill="auto"/>
          </w:tcPr>
          <w:p w14:paraId="7EC3AF05" w14:textId="77777777" w:rsidR="00166B56" w:rsidRPr="00235394" w:rsidRDefault="00166B56" w:rsidP="007A1370">
            <w:pPr>
              <w:pStyle w:val="TAL"/>
              <w:jc w:val="center"/>
              <w:rPr>
                <w:b/>
                <w:sz w:val="16"/>
              </w:rPr>
            </w:pPr>
            <w:r w:rsidRPr="00235394">
              <w:rPr>
                <w:b/>
              </w:rPr>
              <w:t>Change history</w:t>
            </w:r>
          </w:p>
        </w:tc>
      </w:tr>
      <w:tr w:rsidR="00166B56" w:rsidRPr="00235394" w14:paraId="67CB06A8" w14:textId="77777777" w:rsidTr="00EE0ED8">
        <w:tc>
          <w:tcPr>
            <w:tcW w:w="800" w:type="dxa"/>
            <w:shd w:val="pct10" w:color="auto" w:fill="FFFFFF"/>
          </w:tcPr>
          <w:p w14:paraId="0991E215" w14:textId="77777777" w:rsidR="00166B56" w:rsidRPr="00235394" w:rsidRDefault="00166B56" w:rsidP="007A1370">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7A1370">
            <w:pPr>
              <w:pStyle w:val="TAL"/>
              <w:rPr>
                <w:b/>
                <w:sz w:val="16"/>
              </w:rPr>
            </w:pPr>
            <w:r>
              <w:rPr>
                <w:b/>
                <w:sz w:val="16"/>
              </w:rPr>
              <w:t>Meeting</w:t>
            </w:r>
          </w:p>
        </w:tc>
        <w:tc>
          <w:tcPr>
            <w:tcW w:w="851" w:type="dxa"/>
            <w:shd w:val="pct10" w:color="auto" w:fill="FFFFFF"/>
          </w:tcPr>
          <w:p w14:paraId="2089B7AE" w14:textId="77777777" w:rsidR="00166B56" w:rsidRPr="00235394" w:rsidRDefault="00166B56" w:rsidP="007A1370">
            <w:pPr>
              <w:pStyle w:val="TAL"/>
              <w:rPr>
                <w:b/>
                <w:sz w:val="16"/>
              </w:rPr>
            </w:pPr>
            <w:r w:rsidRPr="00235394">
              <w:rPr>
                <w:b/>
                <w:sz w:val="16"/>
              </w:rPr>
              <w:t>TDoc</w:t>
            </w:r>
          </w:p>
        </w:tc>
        <w:tc>
          <w:tcPr>
            <w:tcW w:w="425" w:type="dxa"/>
            <w:shd w:val="pct10" w:color="auto" w:fill="FFFFFF"/>
          </w:tcPr>
          <w:p w14:paraId="5E584F3F" w14:textId="77777777" w:rsidR="00166B56" w:rsidRPr="00235394" w:rsidRDefault="00166B56" w:rsidP="007A1370">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7A1370">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7A1370">
            <w:pPr>
              <w:pStyle w:val="TAL"/>
              <w:rPr>
                <w:b/>
                <w:sz w:val="16"/>
              </w:rPr>
            </w:pPr>
            <w:r>
              <w:rPr>
                <w:b/>
                <w:sz w:val="16"/>
              </w:rPr>
              <w:t>Cat</w:t>
            </w:r>
          </w:p>
        </w:tc>
        <w:tc>
          <w:tcPr>
            <w:tcW w:w="4253" w:type="dxa"/>
            <w:shd w:val="pct10" w:color="auto" w:fill="FFFFFF"/>
          </w:tcPr>
          <w:p w14:paraId="5A3CB8E3" w14:textId="77777777" w:rsidR="00166B56" w:rsidRPr="00235394" w:rsidRDefault="00166B56" w:rsidP="007A1370">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7A1370">
            <w:pPr>
              <w:pStyle w:val="TAL"/>
              <w:rPr>
                <w:b/>
                <w:sz w:val="16"/>
              </w:rPr>
            </w:pPr>
            <w:r w:rsidRPr="00235394">
              <w:rPr>
                <w:b/>
                <w:sz w:val="16"/>
              </w:rPr>
              <w:t>New</w:t>
            </w:r>
            <w:r>
              <w:rPr>
                <w:b/>
                <w:sz w:val="16"/>
              </w:rPr>
              <w:t xml:space="preserve"> version</w:t>
            </w:r>
          </w:p>
        </w:tc>
      </w:tr>
      <w:tr w:rsidR="00166B56" w:rsidRPr="006B0D02" w14:paraId="2B1BECD5" w14:textId="77777777" w:rsidTr="00EE0ED8">
        <w:tc>
          <w:tcPr>
            <w:tcW w:w="800" w:type="dxa"/>
            <w:shd w:val="solid" w:color="FFFFFF" w:fill="auto"/>
          </w:tcPr>
          <w:p w14:paraId="72CB58AF" w14:textId="63FBAF60" w:rsidR="00166B56" w:rsidRPr="00A35900" w:rsidRDefault="00166B56" w:rsidP="007A1370">
            <w:pPr>
              <w:pStyle w:val="TAC"/>
            </w:pPr>
            <w:r w:rsidRPr="00A35900">
              <w:rPr>
                <w:rFonts w:hint="eastAsia"/>
              </w:rPr>
              <w:t>2</w:t>
            </w:r>
            <w:r w:rsidRPr="00A35900">
              <w:t>020-</w:t>
            </w:r>
            <w:r w:rsidR="009A3B13">
              <w:t>0</w:t>
            </w:r>
            <w:r w:rsidRPr="00A35900">
              <w:t>8</w:t>
            </w:r>
          </w:p>
        </w:tc>
        <w:tc>
          <w:tcPr>
            <w:tcW w:w="1043" w:type="dxa"/>
            <w:shd w:val="solid" w:color="FFFFFF" w:fill="auto"/>
          </w:tcPr>
          <w:p w14:paraId="7E1622DD" w14:textId="77777777" w:rsidR="00166B56" w:rsidRPr="00A35900" w:rsidRDefault="00166B56" w:rsidP="007A1370">
            <w:pPr>
              <w:pStyle w:val="TAC"/>
            </w:pPr>
            <w:r w:rsidRPr="00515CBE">
              <w:t>3GPP</w:t>
            </w:r>
            <w:r>
              <w:rPr>
                <w:rFonts w:hint="eastAsia"/>
              </w:rPr>
              <w:t xml:space="preserve"> </w:t>
            </w:r>
            <w:r w:rsidRPr="00515CBE">
              <w:t>RAN4#</w:t>
            </w:r>
            <w:r w:rsidRPr="00A35900">
              <w:t>96-e</w:t>
            </w:r>
          </w:p>
        </w:tc>
        <w:tc>
          <w:tcPr>
            <w:tcW w:w="851" w:type="dxa"/>
            <w:shd w:val="solid" w:color="FFFFFF" w:fill="auto"/>
          </w:tcPr>
          <w:p w14:paraId="32446AB4" w14:textId="06336C6E" w:rsidR="00166B56" w:rsidRPr="00A35900" w:rsidRDefault="00B37A1E" w:rsidP="007A1370">
            <w:pPr>
              <w:pStyle w:val="TAC"/>
            </w:pPr>
            <w:r w:rsidRPr="00B37A1E">
              <w:t>R4-2010682</w:t>
            </w:r>
          </w:p>
        </w:tc>
        <w:tc>
          <w:tcPr>
            <w:tcW w:w="425" w:type="dxa"/>
            <w:shd w:val="solid" w:color="FFFFFF" w:fill="auto"/>
          </w:tcPr>
          <w:p w14:paraId="05BE3CF5" w14:textId="77777777" w:rsidR="00166B56" w:rsidRPr="00A35900" w:rsidRDefault="00166B56" w:rsidP="007A1370">
            <w:pPr>
              <w:pStyle w:val="TAL"/>
            </w:pPr>
          </w:p>
        </w:tc>
        <w:tc>
          <w:tcPr>
            <w:tcW w:w="425" w:type="dxa"/>
            <w:shd w:val="solid" w:color="FFFFFF" w:fill="auto"/>
          </w:tcPr>
          <w:p w14:paraId="6E353401" w14:textId="77777777" w:rsidR="00166B56" w:rsidRPr="00A35900" w:rsidRDefault="00166B56" w:rsidP="007A1370">
            <w:pPr>
              <w:pStyle w:val="TAR"/>
            </w:pPr>
          </w:p>
        </w:tc>
        <w:tc>
          <w:tcPr>
            <w:tcW w:w="425" w:type="dxa"/>
            <w:shd w:val="solid" w:color="FFFFFF" w:fill="auto"/>
          </w:tcPr>
          <w:p w14:paraId="0A1902A0" w14:textId="77777777" w:rsidR="00166B56" w:rsidRPr="00A35900" w:rsidRDefault="00166B56" w:rsidP="007A1370">
            <w:pPr>
              <w:pStyle w:val="TAC"/>
            </w:pPr>
          </w:p>
        </w:tc>
        <w:tc>
          <w:tcPr>
            <w:tcW w:w="4253" w:type="dxa"/>
            <w:shd w:val="solid" w:color="FFFFFF" w:fill="auto"/>
          </w:tcPr>
          <w:p w14:paraId="7C867C21" w14:textId="77777777" w:rsidR="00166B56" w:rsidRPr="00A35900" w:rsidRDefault="00166B56" w:rsidP="007A1370">
            <w:pPr>
              <w:pStyle w:val="TAL"/>
            </w:pPr>
            <w:r w:rsidRPr="00515CBE">
              <w:t>TR skeleton</w:t>
            </w:r>
          </w:p>
        </w:tc>
        <w:tc>
          <w:tcPr>
            <w:tcW w:w="1417" w:type="dxa"/>
            <w:shd w:val="solid" w:color="FFFFFF" w:fill="auto"/>
          </w:tcPr>
          <w:p w14:paraId="4E54ED2E" w14:textId="77777777" w:rsidR="00166B56" w:rsidRPr="00A35900" w:rsidRDefault="00166B56" w:rsidP="007A1370">
            <w:pPr>
              <w:pStyle w:val="TAC"/>
            </w:pPr>
            <w:r w:rsidRPr="00515CBE">
              <w:t>0.0.1</w:t>
            </w:r>
          </w:p>
        </w:tc>
      </w:tr>
      <w:tr w:rsidR="00EE0ED8" w:rsidRPr="006B0D02" w14:paraId="76031349" w14:textId="77777777" w:rsidTr="00EE0ED8">
        <w:tc>
          <w:tcPr>
            <w:tcW w:w="800" w:type="dxa"/>
            <w:shd w:val="solid" w:color="FFFFFF" w:fill="auto"/>
          </w:tcPr>
          <w:p w14:paraId="725DEF74" w14:textId="0E40639B" w:rsidR="00EE0ED8" w:rsidRPr="00A35900" w:rsidRDefault="00EE0ED8" w:rsidP="00EE0ED8">
            <w:pPr>
              <w:pStyle w:val="TAC"/>
            </w:pPr>
            <w:r w:rsidRPr="00A35900">
              <w:rPr>
                <w:rFonts w:hint="eastAsia"/>
              </w:rPr>
              <w:t>2</w:t>
            </w:r>
            <w:r w:rsidRPr="00A35900">
              <w:t>020-</w:t>
            </w:r>
            <w:r>
              <w:t>0</w:t>
            </w:r>
            <w:r w:rsidRPr="00A35900">
              <w:t>8</w:t>
            </w:r>
          </w:p>
        </w:tc>
        <w:tc>
          <w:tcPr>
            <w:tcW w:w="1043" w:type="dxa"/>
            <w:shd w:val="solid" w:color="FFFFFF" w:fill="auto"/>
          </w:tcPr>
          <w:p w14:paraId="18B83A71" w14:textId="5739F305" w:rsidR="00EE0ED8" w:rsidRPr="00515CBE" w:rsidRDefault="00EE0ED8" w:rsidP="00EE0ED8">
            <w:pPr>
              <w:pStyle w:val="TAC"/>
            </w:pPr>
            <w:r w:rsidRPr="00515CBE">
              <w:t>3GPP</w:t>
            </w:r>
            <w:r>
              <w:rPr>
                <w:rFonts w:hint="eastAsia"/>
              </w:rPr>
              <w:t xml:space="preserve"> </w:t>
            </w:r>
            <w:r w:rsidRPr="00515CBE">
              <w:t>RAN4#</w:t>
            </w:r>
            <w:r w:rsidRPr="00A35900">
              <w:t>96-e</w:t>
            </w:r>
          </w:p>
        </w:tc>
        <w:tc>
          <w:tcPr>
            <w:tcW w:w="851" w:type="dxa"/>
            <w:shd w:val="solid" w:color="FFFFFF" w:fill="auto"/>
          </w:tcPr>
          <w:p w14:paraId="6EA6B9EB" w14:textId="38ADF43F" w:rsidR="00EE0ED8" w:rsidRPr="00B37A1E" w:rsidRDefault="00EE0ED8" w:rsidP="00EE0ED8">
            <w:pPr>
              <w:pStyle w:val="TAC"/>
            </w:pPr>
            <w:r w:rsidRPr="00EE0ED8">
              <w:t>R4-2011887</w:t>
            </w:r>
          </w:p>
        </w:tc>
        <w:tc>
          <w:tcPr>
            <w:tcW w:w="425" w:type="dxa"/>
            <w:shd w:val="solid" w:color="FFFFFF" w:fill="auto"/>
          </w:tcPr>
          <w:p w14:paraId="0D376768" w14:textId="77777777" w:rsidR="00EE0ED8" w:rsidRPr="00A35900" w:rsidRDefault="00EE0ED8" w:rsidP="00EE0ED8">
            <w:pPr>
              <w:pStyle w:val="TAL"/>
            </w:pPr>
          </w:p>
        </w:tc>
        <w:tc>
          <w:tcPr>
            <w:tcW w:w="425" w:type="dxa"/>
            <w:shd w:val="solid" w:color="FFFFFF" w:fill="auto"/>
          </w:tcPr>
          <w:p w14:paraId="2186BE26" w14:textId="77777777" w:rsidR="00EE0ED8" w:rsidRPr="00A35900" w:rsidRDefault="00EE0ED8" w:rsidP="00EE0ED8">
            <w:pPr>
              <w:pStyle w:val="TAR"/>
            </w:pPr>
          </w:p>
        </w:tc>
        <w:tc>
          <w:tcPr>
            <w:tcW w:w="425" w:type="dxa"/>
            <w:shd w:val="solid" w:color="FFFFFF" w:fill="auto"/>
          </w:tcPr>
          <w:p w14:paraId="49398894" w14:textId="77777777" w:rsidR="00EE0ED8" w:rsidRPr="00A35900" w:rsidRDefault="00EE0ED8" w:rsidP="00EE0ED8">
            <w:pPr>
              <w:pStyle w:val="TAC"/>
            </w:pPr>
          </w:p>
        </w:tc>
        <w:tc>
          <w:tcPr>
            <w:tcW w:w="4253" w:type="dxa"/>
            <w:shd w:val="solid" w:color="FFFFFF" w:fill="auto"/>
          </w:tcPr>
          <w:p w14:paraId="37BA1BF3" w14:textId="0F71F041" w:rsidR="00EE0ED8" w:rsidRPr="0006687D" w:rsidRDefault="00EE0ED8" w:rsidP="00EE0ED8">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79CEFF55" w14:textId="77777777" w:rsidR="00EE0ED8" w:rsidRPr="0006687D" w:rsidRDefault="00EE0ED8" w:rsidP="00EE0ED8">
            <w:pPr>
              <w:pStyle w:val="TAL"/>
              <w:rPr>
                <w:lang w:val="en-US"/>
              </w:rPr>
            </w:pPr>
          </w:p>
          <w:p w14:paraId="4614876C" w14:textId="7D604616" w:rsidR="00EE0ED8" w:rsidRDefault="00EE0ED8" w:rsidP="00EE0ED8">
            <w:pPr>
              <w:pStyle w:val="TAL"/>
              <w:rPr>
                <w:lang w:val="en-US"/>
              </w:rPr>
            </w:pPr>
            <w:r w:rsidRPr="00EE0ED8">
              <w:rPr>
                <w:lang w:val="en-US"/>
              </w:rPr>
              <w:t>R4-2010254, “TP for TR 38.717-04-01 CA_n3A-n28A-n41A-n78A”, Samsung, KDDI</w:t>
            </w:r>
          </w:p>
          <w:p w14:paraId="716DBEC3" w14:textId="77777777" w:rsidR="00EE0ED8" w:rsidRPr="00EE0ED8" w:rsidRDefault="00EE0ED8" w:rsidP="00EE0ED8">
            <w:pPr>
              <w:pStyle w:val="TAL"/>
              <w:rPr>
                <w:lang w:val="en-US"/>
              </w:rPr>
            </w:pPr>
          </w:p>
          <w:p w14:paraId="3F396843" w14:textId="6CDF1BE6" w:rsidR="00EE0ED8" w:rsidRPr="00515CBE" w:rsidRDefault="00EE0ED8" w:rsidP="00EE0ED8">
            <w:pPr>
              <w:pStyle w:val="TAL"/>
            </w:pPr>
            <w:r w:rsidRPr="00EE0ED8">
              <w:rPr>
                <w:lang w:val="en-US"/>
              </w:rPr>
              <w:t>R4-2011676, “TP to add CA_n25A-n41A-n66A-n71A, CA_n25A-n41(2A)-n66A-n71A, CA_n25A-n41C-n66A-n71A”, Ericsson, T-Mobile US</w:t>
            </w:r>
          </w:p>
        </w:tc>
        <w:tc>
          <w:tcPr>
            <w:tcW w:w="1417" w:type="dxa"/>
            <w:shd w:val="solid" w:color="FFFFFF" w:fill="auto"/>
          </w:tcPr>
          <w:p w14:paraId="1861ABA8" w14:textId="6187B625" w:rsidR="00EE0ED8" w:rsidRPr="00515CBE" w:rsidRDefault="00EE0ED8" w:rsidP="00EE0ED8">
            <w:pPr>
              <w:pStyle w:val="TAC"/>
            </w:pPr>
            <w:r w:rsidRPr="00515CBE">
              <w:t>0.</w:t>
            </w:r>
            <w:r>
              <w:t>1</w:t>
            </w:r>
            <w:r w:rsidRPr="00515CBE">
              <w:t>.</w:t>
            </w:r>
            <w:r>
              <w:t>0</w:t>
            </w:r>
          </w:p>
        </w:tc>
      </w:tr>
      <w:tr w:rsidR="007A1370" w:rsidRPr="006B0D02" w14:paraId="6C7A0E1F" w14:textId="77777777" w:rsidTr="00EE0ED8">
        <w:tc>
          <w:tcPr>
            <w:tcW w:w="800" w:type="dxa"/>
            <w:shd w:val="solid" w:color="FFFFFF" w:fill="auto"/>
          </w:tcPr>
          <w:p w14:paraId="62E65933" w14:textId="3ABBD057" w:rsidR="007A1370" w:rsidRPr="00A35900" w:rsidRDefault="007A1370" w:rsidP="00EE0ED8">
            <w:pPr>
              <w:pStyle w:val="TAC"/>
            </w:pPr>
            <w:r>
              <w:t>2020-11</w:t>
            </w:r>
          </w:p>
        </w:tc>
        <w:tc>
          <w:tcPr>
            <w:tcW w:w="1043" w:type="dxa"/>
            <w:shd w:val="solid" w:color="FFFFFF" w:fill="auto"/>
          </w:tcPr>
          <w:p w14:paraId="39F8EBB8" w14:textId="4227531D" w:rsidR="007A1370" w:rsidRPr="00515CBE" w:rsidRDefault="007A1370" w:rsidP="00EE0ED8">
            <w:pPr>
              <w:pStyle w:val="TAC"/>
            </w:pPr>
            <w:r w:rsidRPr="00515CBE">
              <w:t>3GPP</w:t>
            </w:r>
            <w:r>
              <w:rPr>
                <w:rFonts w:hint="eastAsia"/>
              </w:rPr>
              <w:t xml:space="preserve"> </w:t>
            </w:r>
            <w:r w:rsidRPr="00515CBE">
              <w:t>RAN4#</w:t>
            </w:r>
            <w:r w:rsidRPr="00A35900">
              <w:t>9</w:t>
            </w:r>
            <w:r>
              <w:t>7</w:t>
            </w:r>
            <w:r w:rsidRPr="00A35900">
              <w:t>-e</w:t>
            </w:r>
          </w:p>
        </w:tc>
        <w:tc>
          <w:tcPr>
            <w:tcW w:w="851" w:type="dxa"/>
            <w:shd w:val="solid" w:color="FFFFFF" w:fill="auto"/>
          </w:tcPr>
          <w:p w14:paraId="1D77C4CB" w14:textId="32D2A143" w:rsidR="007A1370" w:rsidRPr="00EE0ED8" w:rsidRDefault="007A1370" w:rsidP="00EE0ED8">
            <w:pPr>
              <w:pStyle w:val="TAC"/>
            </w:pPr>
            <w:r w:rsidRPr="007A1370">
              <w:t>R4-2015926</w:t>
            </w:r>
          </w:p>
        </w:tc>
        <w:tc>
          <w:tcPr>
            <w:tcW w:w="425" w:type="dxa"/>
            <w:shd w:val="solid" w:color="FFFFFF" w:fill="auto"/>
          </w:tcPr>
          <w:p w14:paraId="16C55626" w14:textId="77777777" w:rsidR="007A1370" w:rsidRPr="00A35900" w:rsidRDefault="007A1370" w:rsidP="00EE0ED8">
            <w:pPr>
              <w:pStyle w:val="TAL"/>
            </w:pPr>
          </w:p>
        </w:tc>
        <w:tc>
          <w:tcPr>
            <w:tcW w:w="425" w:type="dxa"/>
            <w:shd w:val="solid" w:color="FFFFFF" w:fill="auto"/>
          </w:tcPr>
          <w:p w14:paraId="2B869E56" w14:textId="77777777" w:rsidR="007A1370" w:rsidRPr="00A35900" w:rsidRDefault="007A1370" w:rsidP="00EE0ED8">
            <w:pPr>
              <w:pStyle w:val="TAR"/>
            </w:pPr>
          </w:p>
        </w:tc>
        <w:tc>
          <w:tcPr>
            <w:tcW w:w="425" w:type="dxa"/>
            <w:shd w:val="solid" w:color="FFFFFF" w:fill="auto"/>
          </w:tcPr>
          <w:p w14:paraId="66751B5D" w14:textId="77777777" w:rsidR="007A1370" w:rsidRPr="00A35900" w:rsidRDefault="007A1370" w:rsidP="00EE0ED8">
            <w:pPr>
              <w:pStyle w:val="TAC"/>
            </w:pPr>
          </w:p>
        </w:tc>
        <w:tc>
          <w:tcPr>
            <w:tcW w:w="4253" w:type="dxa"/>
            <w:shd w:val="solid" w:color="FFFFFF" w:fill="auto"/>
          </w:tcPr>
          <w:p w14:paraId="26702FE4" w14:textId="000D62B1" w:rsidR="007A1370" w:rsidRPr="0006687D" w:rsidRDefault="007A1370" w:rsidP="007A1370">
            <w:pPr>
              <w:pStyle w:val="TAL"/>
              <w:rPr>
                <w:lang w:val="en-US"/>
              </w:rPr>
            </w:pPr>
            <w:r>
              <w:rPr>
                <w:lang w:val="en-US"/>
              </w:rPr>
              <w:t>I</w:t>
            </w:r>
            <w:r w:rsidRPr="0006687D">
              <w:rPr>
                <w:lang w:val="en-US"/>
              </w:rPr>
              <w:t>mplemented TP</w:t>
            </w:r>
            <w:r>
              <w:rPr>
                <w:lang w:val="en-US"/>
              </w:rPr>
              <w:t>’s</w:t>
            </w:r>
            <w:r w:rsidRPr="0006687D">
              <w:rPr>
                <w:lang w:val="en-US"/>
              </w:rPr>
              <w:t xml:space="preserve"> from RAN4 #</w:t>
            </w:r>
            <w:r w:rsidR="002312D6">
              <w:rPr>
                <w:lang w:val="en-US"/>
              </w:rPr>
              <w:t>97</w:t>
            </w:r>
            <w:r>
              <w:rPr>
                <w:lang w:val="en-US"/>
              </w:rPr>
              <w:t>-e</w:t>
            </w:r>
            <w:r w:rsidRPr="0006687D">
              <w:rPr>
                <w:lang w:val="en-US"/>
              </w:rPr>
              <w:t>:</w:t>
            </w:r>
          </w:p>
          <w:p w14:paraId="38EA10B3" w14:textId="77777777" w:rsidR="007A1370" w:rsidRPr="0006687D" w:rsidRDefault="007A1370" w:rsidP="007A1370">
            <w:pPr>
              <w:pStyle w:val="TAL"/>
              <w:rPr>
                <w:lang w:val="en-US"/>
              </w:rPr>
            </w:pPr>
          </w:p>
          <w:p w14:paraId="6F03B69A" w14:textId="24DEF2A6" w:rsidR="007A1370" w:rsidRPr="007A1370" w:rsidRDefault="007A1370" w:rsidP="007A1370">
            <w:pPr>
              <w:rPr>
                <w:rFonts w:ascii="Arial" w:hAnsi="Arial"/>
                <w:sz w:val="18"/>
                <w:lang w:val="en-US"/>
              </w:rPr>
            </w:pPr>
            <w:r w:rsidRPr="007A1370">
              <w:rPr>
                <w:rFonts w:ascii="Arial" w:hAnsi="Arial"/>
                <w:sz w:val="18"/>
                <w:lang w:val="en-US"/>
              </w:rPr>
              <w:t>R4-2014118, “TP for TR 38.717-04-01 CA_n3-n28-n41-n77”, Samsung, KDDI</w:t>
            </w:r>
          </w:p>
          <w:p w14:paraId="59DA4702" w14:textId="2505AEB9" w:rsidR="007A1370" w:rsidRPr="007A1370" w:rsidRDefault="007A1370" w:rsidP="007A1370">
            <w:pPr>
              <w:rPr>
                <w:rFonts w:ascii="Arial" w:hAnsi="Arial"/>
                <w:sz w:val="18"/>
                <w:lang w:val="en-US"/>
              </w:rPr>
            </w:pPr>
            <w:r w:rsidRPr="007A1370">
              <w:rPr>
                <w:rFonts w:ascii="Arial" w:hAnsi="Arial"/>
                <w:sz w:val="18"/>
                <w:lang w:val="en-US"/>
              </w:rPr>
              <w:t>R4-2014816, “TP for CA_n1-n77-n79-n257 4DL/1UL for TR38.717-04-01”, NTT DOCOMO, INC.</w:t>
            </w:r>
          </w:p>
          <w:p w14:paraId="5755CC72" w14:textId="1C47821C" w:rsidR="007A1370" w:rsidRPr="007A1370" w:rsidRDefault="007A1370" w:rsidP="007A1370">
            <w:pPr>
              <w:rPr>
                <w:rFonts w:ascii="Arial" w:hAnsi="Arial"/>
                <w:sz w:val="18"/>
                <w:lang w:val="en-US"/>
              </w:rPr>
            </w:pPr>
            <w:r w:rsidRPr="007A1370">
              <w:rPr>
                <w:rFonts w:ascii="Arial" w:hAnsi="Arial"/>
                <w:sz w:val="18"/>
                <w:lang w:val="en-US"/>
              </w:rPr>
              <w:t>R4-2014817, “TP for CA_n1-n78-n79-n257 4DL/1UL for TR38.717-04-01”, NTT DOCOMO, INC.</w:t>
            </w:r>
          </w:p>
          <w:p w14:paraId="35A79B9F" w14:textId="45F5F2F3" w:rsidR="007A1370" w:rsidRPr="007A1370" w:rsidRDefault="007A1370" w:rsidP="007A1370">
            <w:pPr>
              <w:rPr>
                <w:rFonts w:ascii="Arial" w:hAnsi="Arial"/>
                <w:sz w:val="18"/>
                <w:lang w:val="en-US"/>
              </w:rPr>
            </w:pPr>
            <w:r w:rsidRPr="007A1370">
              <w:rPr>
                <w:rFonts w:ascii="Arial" w:hAnsi="Arial"/>
                <w:sz w:val="18"/>
                <w:lang w:val="en-US"/>
              </w:rPr>
              <w:t>R4-2016307, “TP to add CA_n3A-n5A-n7A-n78A, CA_n3A-n5A-n7B-n78A”, Ericsson, Telstra</w:t>
            </w:r>
          </w:p>
        </w:tc>
        <w:tc>
          <w:tcPr>
            <w:tcW w:w="1417" w:type="dxa"/>
            <w:shd w:val="solid" w:color="FFFFFF" w:fill="auto"/>
          </w:tcPr>
          <w:p w14:paraId="7A09FE9F" w14:textId="3C4F7D9B" w:rsidR="007A1370" w:rsidRPr="00515CBE" w:rsidRDefault="007A1370" w:rsidP="00EE0ED8">
            <w:pPr>
              <w:pStyle w:val="TAC"/>
            </w:pPr>
            <w:r>
              <w:t>0.2.0</w:t>
            </w:r>
          </w:p>
        </w:tc>
      </w:tr>
      <w:tr w:rsidR="002312D6" w:rsidRPr="006B0D02" w14:paraId="78518C16" w14:textId="77777777" w:rsidTr="00EE0ED8">
        <w:tc>
          <w:tcPr>
            <w:tcW w:w="800" w:type="dxa"/>
            <w:shd w:val="solid" w:color="FFFFFF" w:fill="auto"/>
          </w:tcPr>
          <w:p w14:paraId="68B47FF3" w14:textId="003EB768" w:rsidR="002312D6" w:rsidRDefault="002312D6" w:rsidP="00EE0ED8">
            <w:pPr>
              <w:pStyle w:val="TAC"/>
            </w:pPr>
            <w:r>
              <w:t>2021-02</w:t>
            </w:r>
          </w:p>
        </w:tc>
        <w:tc>
          <w:tcPr>
            <w:tcW w:w="1043" w:type="dxa"/>
            <w:shd w:val="solid" w:color="FFFFFF" w:fill="auto"/>
          </w:tcPr>
          <w:p w14:paraId="6F9D811D" w14:textId="0B0BF476" w:rsidR="002312D6" w:rsidRPr="00515CBE" w:rsidRDefault="002312D6" w:rsidP="00EE0ED8">
            <w:pPr>
              <w:pStyle w:val="TAC"/>
            </w:pPr>
            <w:r w:rsidRPr="00515CBE">
              <w:t>3GPP</w:t>
            </w:r>
            <w:r>
              <w:rPr>
                <w:rFonts w:hint="eastAsia"/>
              </w:rPr>
              <w:t xml:space="preserve"> </w:t>
            </w:r>
            <w:r w:rsidRPr="00515CBE">
              <w:t>RAN4#</w:t>
            </w:r>
            <w:r w:rsidRPr="00A35900">
              <w:t>9</w:t>
            </w:r>
            <w:r>
              <w:t>8</w:t>
            </w:r>
            <w:r w:rsidRPr="00A35900">
              <w:t>-e</w:t>
            </w:r>
          </w:p>
        </w:tc>
        <w:tc>
          <w:tcPr>
            <w:tcW w:w="851" w:type="dxa"/>
            <w:shd w:val="solid" w:color="FFFFFF" w:fill="auto"/>
          </w:tcPr>
          <w:p w14:paraId="086F2EB3" w14:textId="17152B9A" w:rsidR="002312D6" w:rsidRPr="007A1370" w:rsidRDefault="002312D6" w:rsidP="00EE0ED8">
            <w:pPr>
              <w:pStyle w:val="TAC"/>
            </w:pPr>
            <w:r w:rsidRPr="002312D6">
              <w:t>R4-2101893</w:t>
            </w:r>
          </w:p>
        </w:tc>
        <w:tc>
          <w:tcPr>
            <w:tcW w:w="425" w:type="dxa"/>
            <w:shd w:val="solid" w:color="FFFFFF" w:fill="auto"/>
          </w:tcPr>
          <w:p w14:paraId="2C5F3191" w14:textId="77777777" w:rsidR="002312D6" w:rsidRPr="00A35900" w:rsidRDefault="002312D6" w:rsidP="00EE0ED8">
            <w:pPr>
              <w:pStyle w:val="TAL"/>
            </w:pPr>
          </w:p>
        </w:tc>
        <w:tc>
          <w:tcPr>
            <w:tcW w:w="425" w:type="dxa"/>
            <w:shd w:val="solid" w:color="FFFFFF" w:fill="auto"/>
          </w:tcPr>
          <w:p w14:paraId="5AFD456A" w14:textId="77777777" w:rsidR="002312D6" w:rsidRPr="00A35900" w:rsidRDefault="002312D6" w:rsidP="00EE0ED8">
            <w:pPr>
              <w:pStyle w:val="TAR"/>
            </w:pPr>
          </w:p>
        </w:tc>
        <w:tc>
          <w:tcPr>
            <w:tcW w:w="425" w:type="dxa"/>
            <w:shd w:val="solid" w:color="FFFFFF" w:fill="auto"/>
          </w:tcPr>
          <w:p w14:paraId="415CE71F" w14:textId="77777777" w:rsidR="002312D6" w:rsidRPr="00A35900" w:rsidRDefault="002312D6" w:rsidP="00EE0ED8">
            <w:pPr>
              <w:pStyle w:val="TAC"/>
            </w:pPr>
          </w:p>
        </w:tc>
        <w:tc>
          <w:tcPr>
            <w:tcW w:w="4253" w:type="dxa"/>
            <w:shd w:val="solid" w:color="FFFFFF" w:fill="auto"/>
          </w:tcPr>
          <w:p w14:paraId="4C69456F" w14:textId="5E91ED40" w:rsidR="002312D6" w:rsidRPr="0006687D" w:rsidRDefault="002312D6" w:rsidP="002312D6">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98-e</w:t>
            </w:r>
            <w:r w:rsidRPr="0006687D">
              <w:rPr>
                <w:lang w:val="en-US"/>
              </w:rPr>
              <w:t>:</w:t>
            </w:r>
          </w:p>
          <w:p w14:paraId="7D9986CA" w14:textId="77777777" w:rsidR="002312D6" w:rsidRPr="0006687D" w:rsidRDefault="002312D6" w:rsidP="002312D6">
            <w:pPr>
              <w:pStyle w:val="TAL"/>
              <w:rPr>
                <w:lang w:val="en-US"/>
              </w:rPr>
            </w:pPr>
          </w:p>
          <w:p w14:paraId="241B7485" w14:textId="7EC95A35" w:rsidR="002312D6" w:rsidRDefault="002312D6" w:rsidP="007A1370">
            <w:pPr>
              <w:pStyle w:val="TAL"/>
              <w:rPr>
                <w:lang w:val="en-US"/>
              </w:rPr>
            </w:pPr>
            <w:r w:rsidRPr="002312D6">
              <w:rPr>
                <w:lang w:val="en-US"/>
              </w:rPr>
              <w:t>R4-2103082, “TP for TR 38.717-04-01</w:t>
            </w:r>
            <w:r w:rsidRPr="002312D6">
              <w:rPr>
                <w:rFonts w:hint="eastAsia"/>
                <w:lang w:val="en-US"/>
              </w:rPr>
              <w:t>:</w:t>
            </w:r>
            <w:r w:rsidRPr="002312D6">
              <w:rPr>
                <w:lang w:val="en-US"/>
              </w:rPr>
              <w:t xml:space="preserve"> CA_n41-n66-n71-n77”, Ericsson</w:t>
            </w:r>
          </w:p>
        </w:tc>
        <w:tc>
          <w:tcPr>
            <w:tcW w:w="1417" w:type="dxa"/>
            <w:shd w:val="solid" w:color="FFFFFF" w:fill="auto"/>
          </w:tcPr>
          <w:p w14:paraId="4C51C724" w14:textId="7B52FB0C" w:rsidR="002312D6" w:rsidRDefault="002312D6" w:rsidP="00EE0ED8">
            <w:pPr>
              <w:pStyle w:val="TAC"/>
            </w:pPr>
            <w:r>
              <w:t>0.3.0</w:t>
            </w:r>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8B1988" w14:textId="77777777" w:rsidR="007A1370" w:rsidRDefault="007A1370">
      <w:r>
        <w:separator/>
      </w:r>
    </w:p>
  </w:endnote>
  <w:endnote w:type="continuationSeparator" w:id="0">
    <w:p w14:paraId="46D9A027" w14:textId="77777777" w:rsidR="007A1370" w:rsidRDefault="007A1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1365" w14:textId="77777777" w:rsidR="007A1370" w:rsidRDefault="007A137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A149FF" w14:textId="77777777" w:rsidR="007A1370" w:rsidRDefault="007A1370">
      <w:r>
        <w:separator/>
      </w:r>
    </w:p>
  </w:footnote>
  <w:footnote w:type="continuationSeparator" w:id="0">
    <w:p w14:paraId="6D68F67B" w14:textId="77777777" w:rsidR="007A1370" w:rsidRDefault="007A13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1B108" w14:textId="40F48AB2" w:rsidR="007A1370" w:rsidRDefault="007A13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2FE7">
      <w:rPr>
        <w:rFonts w:ascii="Arial" w:hAnsi="Arial" w:cs="Arial"/>
        <w:b/>
        <w:noProof/>
        <w:sz w:val="18"/>
        <w:szCs w:val="18"/>
      </w:rPr>
      <w:t>3GPP TR 38.717-04-01 V0.3.0 (2021-02)</w:t>
    </w:r>
    <w:r>
      <w:rPr>
        <w:rFonts w:ascii="Arial" w:hAnsi="Arial" w:cs="Arial"/>
        <w:b/>
        <w:sz w:val="18"/>
        <w:szCs w:val="18"/>
      </w:rPr>
      <w:fldChar w:fldCharType="end"/>
    </w:r>
  </w:p>
  <w:p w14:paraId="62715CBE" w14:textId="77777777" w:rsidR="007A1370" w:rsidRDefault="007A13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584D56FF" w:rsidR="007A1370" w:rsidRDefault="007A13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2FE7">
      <w:rPr>
        <w:rFonts w:ascii="Arial" w:hAnsi="Arial" w:cs="Arial"/>
        <w:b/>
        <w:noProof/>
        <w:sz w:val="18"/>
        <w:szCs w:val="18"/>
      </w:rPr>
      <w:t>17</w:t>
    </w:r>
    <w:r>
      <w:rPr>
        <w:rFonts w:ascii="Arial" w:hAnsi="Arial" w:cs="Arial"/>
        <w:b/>
        <w:sz w:val="18"/>
        <w:szCs w:val="18"/>
      </w:rPr>
      <w:fldChar w:fldCharType="end"/>
    </w:r>
  </w:p>
  <w:p w14:paraId="3B979277" w14:textId="77777777" w:rsidR="007A1370" w:rsidRDefault="007A13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867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0B3"/>
    <w:rsid w:val="00033397"/>
    <w:rsid w:val="00040095"/>
    <w:rsid w:val="00050424"/>
    <w:rsid w:val="00051834"/>
    <w:rsid w:val="00054A22"/>
    <w:rsid w:val="00062023"/>
    <w:rsid w:val="000655A6"/>
    <w:rsid w:val="00080512"/>
    <w:rsid w:val="000C47C3"/>
    <w:rsid w:val="000D58AB"/>
    <w:rsid w:val="00133525"/>
    <w:rsid w:val="00166B56"/>
    <w:rsid w:val="001A4C42"/>
    <w:rsid w:val="001A7420"/>
    <w:rsid w:val="001B6637"/>
    <w:rsid w:val="001C21C3"/>
    <w:rsid w:val="001D02C2"/>
    <w:rsid w:val="001F0C1D"/>
    <w:rsid w:val="001F1018"/>
    <w:rsid w:val="001F1132"/>
    <w:rsid w:val="001F168B"/>
    <w:rsid w:val="002312D6"/>
    <w:rsid w:val="002347A2"/>
    <w:rsid w:val="002675F0"/>
    <w:rsid w:val="002B6339"/>
    <w:rsid w:val="002E00EE"/>
    <w:rsid w:val="003172DC"/>
    <w:rsid w:val="0035462D"/>
    <w:rsid w:val="003765B8"/>
    <w:rsid w:val="003C1C26"/>
    <w:rsid w:val="003C3971"/>
    <w:rsid w:val="00423334"/>
    <w:rsid w:val="004345EC"/>
    <w:rsid w:val="00465515"/>
    <w:rsid w:val="004D3578"/>
    <w:rsid w:val="004E213A"/>
    <w:rsid w:val="004F0988"/>
    <w:rsid w:val="004F3340"/>
    <w:rsid w:val="005229A5"/>
    <w:rsid w:val="0053388B"/>
    <w:rsid w:val="00535773"/>
    <w:rsid w:val="00543E6C"/>
    <w:rsid w:val="00565087"/>
    <w:rsid w:val="00597B11"/>
    <w:rsid w:val="005D2E01"/>
    <w:rsid w:val="005D7526"/>
    <w:rsid w:val="005E4BB2"/>
    <w:rsid w:val="00602AEA"/>
    <w:rsid w:val="00614FDF"/>
    <w:rsid w:val="0063543D"/>
    <w:rsid w:val="00647114"/>
    <w:rsid w:val="00654CDB"/>
    <w:rsid w:val="006A323F"/>
    <w:rsid w:val="006B30D0"/>
    <w:rsid w:val="006C3D95"/>
    <w:rsid w:val="006E5C86"/>
    <w:rsid w:val="00701116"/>
    <w:rsid w:val="00713C44"/>
    <w:rsid w:val="00734A5B"/>
    <w:rsid w:val="0074026F"/>
    <w:rsid w:val="007429F6"/>
    <w:rsid w:val="00744E76"/>
    <w:rsid w:val="00764C94"/>
    <w:rsid w:val="00774DA4"/>
    <w:rsid w:val="00781F0F"/>
    <w:rsid w:val="007A1370"/>
    <w:rsid w:val="007B600E"/>
    <w:rsid w:val="007F0F4A"/>
    <w:rsid w:val="008028A4"/>
    <w:rsid w:val="00830747"/>
    <w:rsid w:val="008768CA"/>
    <w:rsid w:val="008A2344"/>
    <w:rsid w:val="008C384C"/>
    <w:rsid w:val="0090271F"/>
    <w:rsid w:val="00902E23"/>
    <w:rsid w:val="009114D7"/>
    <w:rsid w:val="0091348E"/>
    <w:rsid w:val="00917CCB"/>
    <w:rsid w:val="00940479"/>
    <w:rsid w:val="00942EC2"/>
    <w:rsid w:val="009A3B13"/>
    <w:rsid w:val="009F37B7"/>
    <w:rsid w:val="00A10F02"/>
    <w:rsid w:val="00A164B4"/>
    <w:rsid w:val="00A26956"/>
    <w:rsid w:val="00A27486"/>
    <w:rsid w:val="00A53724"/>
    <w:rsid w:val="00A56066"/>
    <w:rsid w:val="00A73129"/>
    <w:rsid w:val="00A77587"/>
    <w:rsid w:val="00A82346"/>
    <w:rsid w:val="00A92BA1"/>
    <w:rsid w:val="00AC6BC6"/>
    <w:rsid w:val="00AE65E2"/>
    <w:rsid w:val="00B15449"/>
    <w:rsid w:val="00B37A1E"/>
    <w:rsid w:val="00B422A4"/>
    <w:rsid w:val="00B93086"/>
    <w:rsid w:val="00BA19ED"/>
    <w:rsid w:val="00BA4B8D"/>
    <w:rsid w:val="00BC0F7D"/>
    <w:rsid w:val="00BD7D31"/>
    <w:rsid w:val="00BE3255"/>
    <w:rsid w:val="00BF128E"/>
    <w:rsid w:val="00C074DD"/>
    <w:rsid w:val="00C1496A"/>
    <w:rsid w:val="00C33079"/>
    <w:rsid w:val="00C42FE7"/>
    <w:rsid w:val="00C45231"/>
    <w:rsid w:val="00C72833"/>
    <w:rsid w:val="00C80F1D"/>
    <w:rsid w:val="00C90EF0"/>
    <w:rsid w:val="00C93F40"/>
    <w:rsid w:val="00CA3D0C"/>
    <w:rsid w:val="00D57972"/>
    <w:rsid w:val="00D675A9"/>
    <w:rsid w:val="00D7320E"/>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0ED8"/>
    <w:rsid w:val="00F025A2"/>
    <w:rsid w:val="00F04712"/>
    <w:rsid w:val="00F13360"/>
    <w:rsid w:val="00F15686"/>
    <w:rsid w:val="00F22EC7"/>
    <w:rsid w:val="00F325C8"/>
    <w:rsid w:val="00F653B8"/>
    <w:rsid w:val="00F843F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character" w:customStyle="1" w:styleId="NOChar1">
    <w:name w:val="NO Char1"/>
    <w:link w:val="NO"/>
    <w:locked/>
    <w:rsid w:val="00EE0ED8"/>
    <w:rPr>
      <w:lang w:eastAsia="en-US"/>
    </w:rPr>
  </w:style>
  <w:style w:type="character" w:customStyle="1" w:styleId="TANChar">
    <w:name w:val="TAN Char"/>
    <w:link w:val="TAN"/>
    <w:qFormat/>
    <w:rsid w:val="001F1018"/>
    <w:rPr>
      <w:rFonts w:ascii="Arial" w:hAnsi="Arial"/>
      <w:sz w:val="18"/>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7A137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A1370"/>
    <w:rPr>
      <w:rFonts w:ascii="Arial" w:hAnsi="Arial"/>
      <w:sz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A1370"/>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A1370"/>
  </w:style>
  <w:style w:type="character" w:customStyle="1" w:styleId="BodyTextChar1">
    <w:name w:val="Body Text Char1"/>
    <w:basedOn w:val="DefaultParagraphFont"/>
    <w:rsid w:val="007A1370"/>
    <w:rPr>
      <w:lang w:eastAsia="en-US"/>
    </w:rPr>
  </w:style>
  <w:style w:type="character" w:customStyle="1" w:styleId="TALCar">
    <w:name w:val="TAL Car"/>
    <w:qFormat/>
    <w:rsid w:val="007A1370"/>
    <w:rPr>
      <w:rFonts w:ascii="Arial" w:hAnsi="Arial"/>
      <w:sz w:val="18"/>
      <w:lang w:val="en-GB"/>
    </w:rPr>
  </w:style>
  <w:style w:type="paragraph" w:customStyle="1" w:styleId="121">
    <w:name w:val="表 (青) 121"/>
    <w:uiPriority w:val="99"/>
    <w:semiHidden/>
    <w:rsid w:val="007A1370"/>
    <w:rPr>
      <w:rFonts w:eastAsia="MS Mincho"/>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0060B3"/>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185941">
      <w:bodyDiv w:val="1"/>
      <w:marLeft w:val="0"/>
      <w:marRight w:val="0"/>
      <w:marTop w:val="0"/>
      <w:marBottom w:val="0"/>
      <w:divBdr>
        <w:top w:val="none" w:sz="0" w:space="0" w:color="auto"/>
        <w:left w:val="none" w:sz="0" w:space="0" w:color="auto"/>
        <w:bottom w:val="none" w:sz="0" w:space="0" w:color="auto"/>
        <w:right w:val="none" w:sz="0" w:space="0" w:color="auto"/>
      </w:divBdr>
    </w:div>
    <w:div w:id="180696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330F2-76F6-4713-955B-F4CFDD587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4194</Words>
  <Characters>23910</Characters>
  <Application>Microsoft Office Word</Application>
  <DocSecurity>0</DocSecurity>
  <Lines>199</Lines>
  <Paragraphs>56</Paragraphs>
  <ScaleCrop>false</ScaleCrop>
  <HeadingPairs>
    <vt:vector size="4" baseType="variant">
      <vt:variant>
        <vt:lpstr>Title</vt:lpstr>
      </vt:variant>
      <vt:variant>
        <vt:i4>1</vt:i4>
      </vt:variant>
      <vt:variant>
        <vt:lpstr>Headings</vt:lpstr>
      </vt:variant>
      <vt:variant>
        <vt:i4>28</vt:i4>
      </vt:variant>
    </vt:vector>
  </HeadingPairs>
  <TitlesOfParts>
    <vt:vector size="29"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4 Band Carrier Aggregation with Single UL: Specific Band Combination Par</vt:lpstr>
      <vt:lpstr>    5.1	CA_n3-n28-n41-n78</vt:lpstr>
      <vt:lpstr>        5.1.1	Operating bands for CA</vt:lpstr>
      <vt:lpstr>        5.1.2	Channel bandwidths per operating band for CA</vt:lpstr>
      <vt:lpstr>        5.1.3	∆TIB,c and ∆RIB,c values</vt:lpstr>
      <vt:lpstr>        5.1.4	REFSENS requirements</vt:lpstr>
      <vt:lpstr>    5.2	CA_n25-n41-n66-n71</vt:lpstr>
      <vt:lpstr>        5.2.1	Channel bandwidths per operating bands for CA</vt:lpstr>
      <vt:lpstr>        5.2.2	∆TIB,c and ∆RIB,c values</vt:lpstr>
      <vt:lpstr>        5.2.3	REFSENS requirements</vt:lpstr>
      <vt:lpstr>        5.3	CA_n3-n28-n41-n77</vt:lpstr>
      <vt:lpstr>    5.4		CA_n1-n77-n79-n257</vt:lpstr>
      <vt:lpstr>        5.4.1	Operating bands for CA</vt:lpstr>
      <vt:lpstr>        5.4.2	Channel bandwidths per operating band for CA</vt:lpstr>
      <vt:lpstr>        </vt:lpstr>
      <vt:lpstr>        5.4.3	∆TIB,c and ∆RIB,c values</vt:lpstr>
      <vt:lpstr>        5.4.4	REFSENS requirements</vt:lpstr>
      <vt:lpstr>Annex A - Change history</vt:lpstr>
      <vt:lpstr/>
    </vt:vector>
  </TitlesOfParts>
  <Company>ETSI</Company>
  <LinksUpToDate>false</LinksUpToDate>
  <CharactersWithSpaces>28048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cp:revision>
  <cp:lastPrinted>2019-02-25T14:05:00Z</cp:lastPrinted>
  <dcterms:created xsi:type="dcterms:W3CDTF">2021-02-26T20:03:00Z</dcterms:created>
  <dcterms:modified xsi:type="dcterms:W3CDTF">2021-02-26T20:03:00Z</dcterms:modified>
</cp:coreProperties>
</file>